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E477" w14:textId="023D4559" w:rsidR="00AE5443" w:rsidRPr="00483840" w:rsidRDefault="00C049B4" w:rsidP="00C049B4">
      <w:pPr>
        <w:pStyle w:val="Heading1"/>
        <w:spacing w:before="300"/>
        <w:ind w:left="0" w:firstLine="0"/>
        <w:jc w:val="center"/>
        <w:rPr>
          <w:noProof/>
          <w:lang w:val="es-ES"/>
        </w:rPr>
      </w:pPr>
      <w:r w:rsidRPr="00483840">
        <w:rPr>
          <w:noProof/>
          <w:lang w:val="es-ES"/>
        </w:rPr>
        <w:t xml:space="preserve">Reglas relativas a la tramitación de cambio de </w:t>
      </w:r>
      <w:r w:rsidRPr="00483840">
        <w:rPr>
          <w:rStyle w:val="href2"/>
          <w:noProof/>
          <w:lang w:val="es-ES"/>
        </w:rPr>
        <w:t>Administración Notificante</w:t>
      </w:r>
      <w:r w:rsidRPr="00483840">
        <w:rPr>
          <w:noProof/>
          <w:lang w:val="es-ES"/>
        </w:rPr>
        <w:t xml:space="preserve"> </w:t>
      </w:r>
      <w:r w:rsidRPr="00483840">
        <w:rPr>
          <w:noProof/>
          <w:lang w:val="es-ES"/>
        </w:rPr>
        <w:br/>
        <w:t>que actúa como administración de una red de satélites en nombre</w:t>
      </w:r>
      <w:r w:rsidR="00E86126">
        <w:rPr>
          <w:noProof/>
          <w:lang w:val="es-ES"/>
        </w:rPr>
        <w:br/>
      </w:r>
      <w:r w:rsidRPr="00483840">
        <w:rPr>
          <w:noProof/>
          <w:lang w:val="es-ES"/>
        </w:rPr>
        <w:t>de un grupo de administraciones nominadas</w:t>
      </w:r>
    </w:p>
    <w:p w14:paraId="13566061" w14:textId="77777777" w:rsidR="00AE5443" w:rsidRPr="00483840" w:rsidRDefault="00AE5443" w:rsidP="00CF0F82">
      <w:pPr>
        <w:spacing w:before="0"/>
        <w:rPr>
          <w:noProof/>
          <w:lang w:val="es-ES"/>
        </w:rPr>
      </w:pPr>
    </w:p>
    <w:tbl>
      <w:tblPr>
        <w:tblW w:w="0" w:type="auto"/>
        <w:tblInd w:w="1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1"/>
      </w:tblGrid>
      <w:tr w:rsidR="00AE5443" w:rsidRPr="00483840" w14:paraId="169A3CA2" w14:textId="77777777" w:rsidTr="009F0E7D">
        <w:tc>
          <w:tcPr>
            <w:tcW w:w="9071" w:type="dxa"/>
          </w:tcPr>
          <w:p w14:paraId="73BC3716" w14:textId="77777777" w:rsidR="00AE5443" w:rsidRPr="00483840" w:rsidRDefault="00C049B4" w:rsidP="00CF0F82">
            <w:pPr>
              <w:spacing w:before="80" w:after="80"/>
              <w:rPr>
                <w:b/>
                <w:bCs/>
                <w:noProof/>
                <w:szCs w:val="24"/>
                <w:lang w:val="es-ES"/>
              </w:rPr>
            </w:pPr>
            <w:r w:rsidRPr="00483840">
              <w:rPr>
                <w:b/>
                <w:bCs/>
                <w:noProof/>
                <w:szCs w:val="24"/>
                <w:lang w:val="es-ES"/>
              </w:rPr>
              <w:t>9.1, 9.6.1, 11.15.1, AP30 (4.1.25, 4.1.3, 4.2.6, 5.1.1), AP30A (4.2.6, 4.1.25, 4.1.3, 5.1.2), AP30B (2.6, 6.1)</w:t>
            </w:r>
          </w:p>
        </w:tc>
      </w:tr>
    </w:tbl>
    <w:p w14:paraId="3614CD39" w14:textId="77777777" w:rsidR="00AE5443" w:rsidRPr="00483840" w:rsidRDefault="00AE5443" w:rsidP="00C049B4">
      <w:pPr>
        <w:pStyle w:val="Heading1"/>
        <w:rPr>
          <w:noProof/>
          <w:lang w:val="es-ES"/>
        </w:rPr>
      </w:pPr>
      <w:r w:rsidRPr="00483840">
        <w:rPr>
          <w:noProof/>
          <w:color w:val="000000"/>
          <w:lang w:val="es-ES"/>
        </w:rPr>
        <w:t>1</w:t>
      </w:r>
      <w:r w:rsidRPr="00483840">
        <w:rPr>
          <w:noProof/>
          <w:color w:val="000000"/>
          <w:lang w:val="es-ES"/>
        </w:rPr>
        <w:tab/>
      </w:r>
      <w:r w:rsidR="00C049B4" w:rsidRPr="00483840">
        <w:rPr>
          <w:noProof/>
          <w:lang w:val="es-ES"/>
        </w:rPr>
        <w:t>Cambio de Administración Notificante</w:t>
      </w:r>
    </w:p>
    <w:p w14:paraId="5711CA4A" w14:textId="7BC5E8CF" w:rsidR="00C049B4" w:rsidRPr="00483840" w:rsidRDefault="00C049B4" w:rsidP="00C049B4">
      <w:pPr>
        <w:rPr>
          <w:noProof/>
          <w:color w:val="000000"/>
          <w:lang w:val="es-ES"/>
        </w:rPr>
      </w:pPr>
      <w:r w:rsidRPr="00483840">
        <w:rPr>
          <w:noProof/>
          <w:color w:val="000000"/>
          <w:lang w:val="es-ES"/>
        </w:rPr>
        <w:t xml:space="preserve">Ciertas disposiciones del Reglamento de Radiocomunicaciones (números </w:t>
      </w:r>
      <w:r w:rsidRPr="00483840">
        <w:rPr>
          <w:b/>
          <w:bCs/>
          <w:noProof/>
          <w:color w:val="000000"/>
          <w:lang w:val="es-ES"/>
        </w:rPr>
        <w:t xml:space="preserve">9.1, 9.6.1, 11.15.1, </w:t>
      </w:r>
      <w:r w:rsidRPr="00483840">
        <w:rPr>
          <w:noProof/>
          <w:color w:val="000000"/>
          <w:lang w:val="es-ES"/>
        </w:rPr>
        <w:t>Apéndice</w:t>
      </w:r>
      <w:r w:rsidRPr="00483840">
        <w:rPr>
          <w:b/>
          <w:bCs/>
          <w:noProof/>
          <w:color w:val="000000"/>
          <w:lang w:val="es-ES"/>
        </w:rPr>
        <w:t xml:space="preserve"> 30 (</w:t>
      </w:r>
      <w:r w:rsidR="00E73E9D">
        <w:rPr>
          <w:noProof/>
          <w:color w:val="000000"/>
          <w:lang w:val="es-ES"/>
        </w:rPr>
        <w:t>§ </w:t>
      </w:r>
      <w:r w:rsidRPr="00483840">
        <w:rPr>
          <w:b/>
          <w:bCs/>
          <w:noProof/>
          <w:color w:val="000000"/>
          <w:lang w:val="es-ES"/>
        </w:rPr>
        <w:t xml:space="preserve">4.1.25, 4.1.3, 4.2.6 </w:t>
      </w:r>
      <w:r w:rsidRPr="00483840">
        <w:rPr>
          <w:noProof/>
          <w:color w:val="000000"/>
          <w:lang w:val="es-ES"/>
        </w:rPr>
        <w:t>y</w:t>
      </w:r>
      <w:r w:rsidRPr="00483840">
        <w:rPr>
          <w:b/>
          <w:bCs/>
          <w:noProof/>
          <w:color w:val="000000"/>
          <w:lang w:val="es-ES"/>
        </w:rPr>
        <w:t xml:space="preserve"> 5.1.1)</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30A (</w:t>
      </w:r>
      <w:r w:rsidR="00E73E9D">
        <w:rPr>
          <w:noProof/>
          <w:color w:val="000000"/>
          <w:lang w:val="es-ES"/>
        </w:rPr>
        <w:t>§ </w:t>
      </w:r>
      <w:r w:rsidRPr="00483840">
        <w:rPr>
          <w:b/>
          <w:bCs/>
          <w:noProof/>
          <w:color w:val="000000"/>
          <w:lang w:val="es-ES"/>
        </w:rPr>
        <w:t xml:space="preserve">4.2.6, 4.1.25, 4.1.3 </w:t>
      </w:r>
      <w:r w:rsidRPr="00483840">
        <w:rPr>
          <w:noProof/>
          <w:color w:val="000000"/>
          <w:lang w:val="es-ES"/>
        </w:rPr>
        <w:t>y</w:t>
      </w:r>
      <w:r w:rsidRPr="00483840">
        <w:rPr>
          <w:b/>
          <w:bCs/>
          <w:noProof/>
          <w:color w:val="000000"/>
          <w:lang w:val="es-ES"/>
        </w:rPr>
        <w:t xml:space="preserve"> 5.1.2)</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30B (</w:t>
      </w:r>
      <w:r w:rsidR="00E73E9D">
        <w:rPr>
          <w:noProof/>
          <w:color w:val="000000"/>
          <w:lang w:val="es-ES"/>
        </w:rPr>
        <w:t>§ </w:t>
      </w:r>
      <w:r w:rsidRPr="00483840">
        <w:rPr>
          <w:b/>
          <w:bCs/>
          <w:noProof/>
          <w:color w:val="000000"/>
          <w:lang w:val="es-ES"/>
        </w:rPr>
        <w:t>2.6</w:t>
      </w:r>
      <w:r w:rsidRPr="00483840">
        <w:rPr>
          <w:noProof/>
          <w:color w:val="000000"/>
          <w:lang w:val="es-ES"/>
        </w:rPr>
        <w:t xml:space="preserve"> y</w:t>
      </w:r>
      <w:r w:rsidRPr="00483840">
        <w:rPr>
          <w:b/>
          <w:bCs/>
          <w:noProof/>
          <w:color w:val="000000"/>
          <w:lang w:val="es-ES"/>
        </w:rPr>
        <w:t xml:space="preserve"> 6.1)</w:t>
      </w:r>
      <w:r w:rsidRPr="00483840">
        <w:rPr>
          <w:noProof/>
          <w:color w:val="000000"/>
          <w:lang w:val="es-ES"/>
        </w:rPr>
        <w:t>) prevén la posibilidad de que una administración actúe en nombre de un grupo de administraciones concretas para notificar a la Oficina de Radiocomunica</w:t>
      </w:r>
      <w:r w:rsidR="00CF0F82">
        <w:rPr>
          <w:noProof/>
          <w:color w:val="000000"/>
          <w:lang w:val="es-ES"/>
        </w:rPr>
        <w:softHyphen/>
      </w:r>
      <w:r w:rsidRPr="00483840">
        <w:rPr>
          <w:noProof/>
          <w:color w:val="000000"/>
          <w:lang w:val="es-ES"/>
        </w:rPr>
        <w:t>ciones las asignaciones de frecuencia de redes de satélites. En ese caso, la administración que actúa en nombre del grupo se denomina administración notificante del grupo en el sentido indicado en el Reglamento de Radiocomunicaciones.</w:t>
      </w:r>
    </w:p>
    <w:p w14:paraId="608A56C4" w14:textId="77777777" w:rsidR="00C049B4" w:rsidRPr="00483840" w:rsidRDefault="00C049B4" w:rsidP="00C049B4">
      <w:pPr>
        <w:rPr>
          <w:noProof/>
          <w:color w:val="000000"/>
          <w:lang w:val="es-ES"/>
        </w:rPr>
      </w:pPr>
      <w:r w:rsidRPr="00483840">
        <w:rPr>
          <w:noProof/>
          <w:color w:val="000000"/>
          <w:lang w:val="es-ES"/>
        </w:rPr>
        <w:t>En algunos casos, las disposiciones antes señaladas se utilizan en beneficio de una organización intergubernamental (agrupación de Estados constituida sobre la base de un tratado internacional y dotada de órganos comunes propios).</w:t>
      </w:r>
    </w:p>
    <w:p w14:paraId="362F8DE5" w14:textId="77777777" w:rsidR="00AE5443" w:rsidRPr="00483840" w:rsidRDefault="00C049B4" w:rsidP="00C049B4">
      <w:pPr>
        <w:rPr>
          <w:noProof/>
          <w:color w:val="000000"/>
          <w:lang w:val="es-ES"/>
        </w:rPr>
      </w:pPr>
      <w:r w:rsidRPr="00483840">
        <w:rPr>
          <w:noProof/>
          <w:color w:val="000000"/>
          <w:lang w:val="es-ES"/>
        </w:rPr>
        <w:t>En varias ocasiones, algunas organizaciones intergubernamentales de telecomunicaciones por satélite han pedido a la Oficina que proceda a cambiar su administración notificante. Para aclarar las condiciones en las que la Oficina puede proceder a modificar el nombre de la administración notificante y actualizar las distintas bases de datos así como el Prefacio de la BR IFIC (Servicios espaciales) (Cuadros 2 y 12A/B), la Junta llegó a la siguiente conclusión:</w:t>
      </w:r>
    </w:p>
    <w:p w14:paraId="59636B39" w14:textId="77777777" w:rsidR="00AE5443" w:rsidRPr="00483840" w:rsidRDefault="00AE5443" w:rsidP="00C049B4">
      <w:pPr>
        <w:pStyle w:val="enumlev1"/>
        <w:rPr>
          <w:noProof/>
          <w:lang w:val="es-ES"/>
        </w:rPr>
      </w:pPr>
      <w:r w:rsidRPr="00483840">
        <w:rPr>
          <w:noProof/>
          <w:lang w:val="es-ES"/>
        </w:rPr>
        <w:t>–</w:t>
      </w:r>
      <w:r w:rsidRPr="00483840">
        <w:rPr>
          <w:noProof/>
          <w:lang w:val="es-ES"/>
        </w:rPr>
        <w:tab/>
      </w:r>
      <w:r w:rsidR="00C049B4" w:rsidRPr="00483840">
        <w:rPr>
          <w:noProof/>
          <w:lang w:val="es-ES"/>
        </w:rPr>
        <w:t>Cuando una organización intergubernamental de telecomunicaciones por satélite desee designar una nueva administración notificante a la UIT para sus redes de satélites, la Oficina procederá a introducir las modificaciones correspondientes desde el instante en que sea debidamente notificada por escrito por parte del representante legal de la organización intergubernamental correspondiente en los términos establecidos en el Acta constituyente de dicha organización. Dicha notificación deberá incluir la prueba del acuerdo de la nueva administración designada para actuar como administración notificante en nombre de la organización intergubernamental.</w:t>
      </w:r>
    </w:p>
    <w:p w14:paraId="3FC51612" w14:textId="5F06292C"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0A6659E6" w14:textId="79239E08"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6729416"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5EEA5AF"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sectPr w:rsidR="00ED0301" w:rsidRPr="00483840">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7644E4D1" w14:textId="1AD33EF1" w:rsidR="00ED0301" w:rsidRDefault="00ED0301" w:rsidP="00CF0F82">
      <w:pPr>
        <w:pStyle w:val="Heading1"/>
        <w:spacing w:before="300"/>
        <w:ind w:left="0" w:firstLine="0"/>
        <w:jc w:val="center"/>
        <w:rPr>
          <w:noProof/>
          <w:szCs w:val="22"/>
          <w:lang w:val="es-ES"/>
        </w:rPr>
      </w:pPr>
      <w:r w:rsidRPr="00483840">
        <w:rPr>
          <w:noProof/>
          <w:szCs w:val="22"/>
          <w:lang w:val="es-ES"/>
        </w:rPr>
        <w:lastRenderedPageBreak/>
        <w:t xml:space="preserve">Reglas relativas a los sistemas de satélites </w:t>
      </w:r>
      <w:r w:rsidRPr="00CF0F82">
        <w:rPr>
          <w:noProof/>
          <w:lang w:val="es-ES"/>
        </w:rPr>
        <w:t>comunicados</w:t>
      </w:r>
      <w:r w:rsidR="00CF0F82">
        <w:rPr>
          <w:noProof/>
          <w:szCs w:val="22"/>
          <w:lang w:val="es-ES"/>
        </w:rPr>
        <w:t xml:space="preserve"> </w:t>
      </w:r>
      <w:r w:rsidRPr="00483840">
        <w:rPr>
          <w:noProof/>
          <w:szCs w:val="22"/>
          <w:lang w:val="es-ES"/>
        </w:rPr>
        <w:t>por</w:t>
      </w:r>
      <w:r w:rsidR="00CF0F82">
        <w:rPr>
          <w:noProof/>
          <w:szCs w:val="22"/>
          <w:lang w:val="es-ES"/>
        </w:rPr>
        <w:br/>
      </w:r>
      <w:r w:rsidRPr="00483840">
        <w:rPr>
          <w:noProof/>
          <w:szCs w:val="22"/>
          <w:lang w:val="es-ES"/>
        </w:rPr>
        <w:t>una administración que actúe en nombre de un grupo</w:t>
      </w:r>
      <w:r w:rsidR="00CF0F82">
        <w:rPr>
          <w:noProof/>
          <w:szCs w:val="22"/>
          <w:lang w:val="es-ES"/>
        </w:rPr>
        <w:br/>
      </w:r>
      <w:r w:rsidRPr="00483840">
        <w:rPr>
          <w:noProof/>
          <w:szCs w:val="22"/>
          <w:lang w:val="es-ES"/>
        </w:rPr>
        <w:t>de administraciones designadas</w:t>
      </w:r>
    </w:p>
    <w:p w14:paraId="16966304" w14:textId="77777777" w:rsidR="00CF0F82" w:rsidRPr="00483840" w:rsidRDefault="00CF0F82" w:rsidP="00CF0F82">
      <w:pPr>
        <w:spacing w:before="0"/>
        <w:rPr>
          <w:noProof/>
          <w:lang w:val="es-ES"/>
        </w:rPr>
      </w:pPr>
    </w:p>
    <w:tbl>
      <w:tblPr>
        <w:tblW w:w="0" w:type="auto"/>
        <w:tblInd w:w="1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1"/>
      </w:tblGrid>
      <w:tr w:rsidR="00ED0301" w:rsidRPr="00FE1EA6" w14:paraId="626695DF" w14:textId="77777777" w:rsidTr="009F0E7D">
        <w:tc>
          <w:tcPr>
            <w:tcW w:w="9071" w:type="dxa"/>
          </w:tcPr>
          <w:p w14:paraId="4C0B23BB" w14:textId="77777777" w:rsidR="00ED0301" w:rsidRPr="00483840" w:rsidRDefault="00ED0301" w:rsidP="00CF0F82">
            <w:pPr>
              <w:spacing w:before="80" w:after="80" w:line="280" w:lineRule="exact"/>
              <w:rPr>
                <w:b/>
                <w:bCs/>
                <w:noProof/>
                <w:szCs w:val="22"/>
                <w:lang w:val="es-ES"/>
              </w:rPr>
            </w:pPr>
            <w:r w:rsidRPr="00483840">
              <w:rPr>
                <w:b/>
                <w:bCs/>
                <w:noProof/>
                <w:szCs w:val="22"/>
                <w:lang w:val="es-ES"/>
              </w:rPr>
              <w:t>9.1.1, 9.6.1, 11.15.1, puntos A.1.f.2 y A.1.f.3 del Anexo 2 del AP4, AP30 (4.1.3, 4.1.25, 4.2.6, 5.1.1), AP30A (4.1.3, 4.1.25, 4.2.6, 5.1.2), AP30B (2.6, 6.1)</w:t>
            </w:r>
          </w:p>
        </w:tc>
      </w:tr>
    </w:tbl>
    <w:p w14:paraId="14907D28" w14:textId="08ADBE35" w:rsidR="00ED0301" w:rsidRPr="00483840" w:rsidRDefault="00ED0301" w:rsidP="00ED0301">
      <w:pPr>
        <w:spacing w:before="160" w:line="280" w:lineRule="exact"/>
        <w:rPr>
          <w:noProof/>
          <w:szCs w:val="22"/>
          <w:lang w:val="es-ES"/>
        </w:rPr>
      </w:pPr>
      <w:r w:rsidRPr="00483840">
        <w:rPr>
          <w:noProof/>
          <w:szCs w:val="22"/>
          <w:lang w:val="es-ES"/>
        </w:rPr>
        <w:t xml:space="preserve">Determinadas disposiciones del Reglamento de Radiocomunicaciones (números </w:t>
      </w:r>
      <w:r w:rsidRPr="00483840">
        <w:rPr>
          <w:b/>
          <w:bCs/>
          <w:noProof/>
          <w:szCs w:val="22"/>
          <w:lang w:val="es-ES"/>
        </w:rPr>
        <w:t>9.1.1</w:t>
      </w:r>
      <w:r w:rsidRPr="00483840">
        <w:rPr>
          <w:noProof/>
          <w:szCs w:val="22"/>
          <w:lang w:val="es-ES"/>
        </w:rPr>
        <w:t xml:space="preserve">, </w:t>
      </w:r>
      <w:r w:rsidRPr="00483840">
        <w:rPr>
          <w:b/>
          <w:bCs/>
          <w:noProof/>
          <w:szCs w:val="22"/>
          <w:lang w:val="es-ES"/>
        </w:rPr>
        <w:t>9.6.1</w:t>
      </w:r>
      <w:r w:rsidRPr="00483840">
        <w:rPr>
          <w:noProof/>
          <w:szCs w:val="22"/>
          <w:lang w:val="es-ES"/>
        </w:rPr>
        <w:t xml:space="preserve">, </w:t>
      </w:r>
      <w:r w:rsidRPr="00483840">
        <w:rPr>
          <w:b/>
          <w:bCs/>
          <w:noProof/>
          <w:szCs w:val="22"/>
          <w:lang w:val="es-ES"/>
        </w:rPr>
        <w:t>11.15.1</w:t>
      </w:r>
      <w:r w:rsidRPr="00483840">
        <w:rPr>
          <w:noProof/>
          <w:szCs w:val="22"/>
          <w:lang w:val="es-ES"/>
        </w:rPr>
        <w:t xml:space="preserve">, Apéndice </w:t>
      </w:r>
      <w:r w:rsidRPr="00483840">
        <w:rPr>
          <w:b/>
          <w:bCs/>
          <w:noProof/>
          <w:szCs w:val="22"/>
          <w:lang w:val="es-ES"/>
        </w:rPr>
        <w:t>30</w:t>
      </w:r>
      <w:r w:rsidRPr="00483840">
        <w:rPr>
          <w:noProof/>
          <w:szCs w:val="22"/>
          <w:lang w:val="es-ES"/>
        </w:rPr>
        <w:t xml:space="preserve"> (</w:t>
      </w:r>
      <w:r w:rsidR="00E73E9D">
        <w:rPr>
          <w:noProof/>
          <w:szCs w:val="22"/>
          <w:lang w:val="es-ES"/>
        </w:rPr>
        <w:t>§ </w:t>
      </w:r>
      <w:r w:rsidRPr="00483840">
        <w:rPr>
          <w:noProof/>
          <w:szCs w:val="22"/>
          <w:lang w:val="es-ES"/>
        </w:rPr>
        <w:t xml:space="preserve">4.1.3, 4.2.6 y 5.1.1, véase también </w:t>
      </w:r>
      <w:r w:rsidR="00E73E9D">
        <w:rPr>
          <w:noProof/>
          <w:szCs w:val="22"/>
          <w:lang w:val="es-ES"/>
        </w:rPr>
        <w:t>§ </w:t>
      </w:r>
      <w:r w:rsidRPr="00483840">
        <w:rPr>
          <w:noProof/>
          <w:szCs w:val="22"/>
          <w:lang w:val="es-ES"/>
        </w:rPr>
        <w:t xml:space="preserve">4.1.25), Apéndice </w:t>
      </w:r>
      <w:r w:rsidRPr="00483840">
        <w:rPr>
          <w:b/>
          <w:bCs/>
          <w:noProof/>
          <w:szCs w:val="22"/>
          <w:lang w:val="es-ES"/>
        </w:rPr>
        <w:t>30A</w:t>
      </w:r>
      <w:r w:rsidRPr="00483840">
        <w:rPr>
          <w:noProof/>
          <w:szCs w:val="22"/>
          <w:lang w:val="es-ES"/>
        </w:rPr>
        <w:t xml:space="preserve"> (</w:t>
      </w:r>
      <w:r w:rsidR="00E73E9D">
        <w:rPr>
          <w:noProof/>
          <w:szCs w:val="22"/>
          <w:lang w:val="es-ES"/>
        </w:rPr>
        <w:t>§ </w:t>
      </w:r>
      <w:r w:rsidRPr="00483840">
        <w:rPr>
          <w:noProof/>
          <w:szCs w:val="22"/>
          <w:lang w:val="es-ES"/>
        </w:rPr>
        <w:t xml:space="preserve">4.1.3, 4.2.6 y 5.1.2, véase también </w:t>
      </w:r>
      <w:r w:rsidR="00E73E9D">
        <w:rPr>
          <w:noProof/>
          <w:szCs w:val="22"/>
          <w:lang w:val="es-ES"/>
        </w:rPr>
        <w:t>§ </w:t>
      </w:r>
      <w:r w:rsidRPr="00483840">
        <w:rPr>
          <w:noProof/>
          <w:szCs w:val="22"/>
          <w:lang w:val="es-ES"/>
        </w:rPr>
        <w:t xml:space="preserve">4.1.25) y el Apéndice </w:t>
      </w:r>
      <w:r w:rsidRPr="00483840">
        <w:rPr>
          <w:b/>
          <w:bCs/>
          <w:noProof/>
          <w:szCs w:val="22"/>
          <w:lang w:val="es-ES"/>
        </w:rPr>
        <w:t>30B</w:t>
      </w:r>
      <w:r w:rsidRPr="00483840">
        <w:rPr>
          <w:noProof/>
          <w:szCs w:val="22"/>
          <w:lang w:val="es-ES"/>
        </w:rPr>
        <w:t xml:space="preserve"> (</w:t>
      </w:r>
      <w:r w:rsidR="00E73E9D">
        <w:rPr>
          <w:noProof/>
          <w:szCs w:val="22"/>
          <w:lang w:val="es-ES"/>
        </w:rPr>
        <w:t>§ </w:t>
      </w:r>
      <w:r w:rsidRPr="00483840">
        <w:rPr>
          <w:noProof/>
          <w:szCs w:val="22"/>
          <w:lang w:val="es-ES"/>
        </w:rPr>
        <w:t>2.6 y 6.1)) permiten que una administración actúe en nombre de un grupo de administraciones designadas con el objetivo de notificar a la Junta asignaciones de frecuencias a sistemas de satélites. En esos casos, la administración que actúe en nombre del grupo se denomina como la administración notificante de ese grupo en el sentido que el término tiene en el Reglamento de Radiocomunicaciones. Esas disposiciones tienen la característica común (aunque expresada de distintas formas) de que cuando una administración actúe en nombre de un grupo de administraciones designadas, todos los miembros del grupo tienen el derecho de responder a todo lo relativo a sus servicios propios que pudieran afectar o verse afectados por la asignación propuesta.</w:t>
      </w:r>
    </w:p>
    <w:p w14:paraId="061E25A7" w14:textId="382DD8C7" w:rsidR="00ED0301" w:rsidRPr="00483840" w:rsidRDefault="00ED0301" w:rsidP="00ED0301">
      <w:pPr>
        <w:spacing w:before="160"/>
        <w:rPr>
          <w:noProof/>
          <w:szCs w:val="22"/>
          <w:lang w:val="es-ES"/>
        </w:rPr>
      </w:pPr>
      <w:r w:rsidRPr="00483840">
        <w:rPr>
          <w:noProof/>
          <w:szCs w:val="22"/>
          <w:lang w:val="es-ES"/>
        </w:rPr>
        <w:t>Para aplicar estas disposiciones, se crearán símbolos para «organizaciones intergubernamen</w:t>
      </w:r>
      <w:r w:rsidR="00E73E9D">
        <w:rPr>
          <w:noProof/>
          <w:szCs w:val="22"/>
          <w:lang w:val="es-ES"/>
        </w:rPr>
        <w:softHyphen/>
      </w:r>
      <w:r w:rsidRPr="00483840">
        <w:rPr>
          <w:noProof/>
          <w:szCs w:val="22"/>
          <w:lang w:val="es-ES"/>
        </w:rPr>
        <w:t>tales de satélites» (véase el Cuadro 2 del Prefacio a la BR IFIC para servicios espaciales), independientemente de la categoría jurídica del grupo de administraciones que formen la entidad. Estos símbolos se comunican a la Oficina con arreglo al punto A.1.f.3 del Anexo</w:t>
      </w:r>
      <w:r w:rsidR="004435CA">
        <w:rPr>
          <w:noProof/>
          <w:szCs w:val="22"/>
          <w:lang w:val="es-ES"/>
        </w:rPr>
        <w:t> </w:t>
      </w:r>
      <w:r w:rsidRPr="00483840">
        <w:rPr>
          <w:noProof/>
          <w:szCs w:val="22"/>
          <w:lang w:val="es-ES"/>
        </w:rPr>
        <w:t>2 del Apéndice</w:t>
      </w:r>
      <w:r w:rsidR="004435CA">
        <w:rPr>
          <w:noProof/>
          <w:szCs w:val="22"/>
          <w:lang w:val="es-ES"/>
        </w:rPr>
        <w:t> </w:t>
      </w:r>
      <w:r w:rsidRPr="00483840">
        <w:rPr>
          <w:b/>
          <w:bCs/>
          <w:noProof/>
          <w:szCs w:val="22"/>
          <w:lang w:val="es-ES"/>
        </w:rPr>
        <w:t>4</w:t>
      </w:r>
      <w:r w:rsidRPr="00483840">
        <w:rPr>
          <w:noProof/>
          <w:szCs w:val="22"/>
          <w:lang w:val="es-ES"/>
        </w:rPr>
        <w:t xml:space="preserve"> </w:t>
      </w:r>
      <w:r w:rsidRPr="00BC0E7F">
        <w:rPr>
          <w:noProof/>
          <w:szCs w:val="22"/>
          <w:lang w:val="es-ES"/>
        </w:rPr>
        <w:t>(</w:t>
      </w:r>
      <w:r w:rsidRPr="00BC0E7F">
        <w:rPr>
          <w:i/>
          <w:iCs/>
          <w:noProof/>
          <w:szCs w:val="22"/>
          <w:lang w:val="es-ES"/>
        </w:rPr>
        <w:t>«si la notificación se presenta en nombre de una organización intergubernamental de satélites, el símbolo de la organización (véase el Prefacio)»</w:t>
      </w:r>
      <w:r w:rsidRPr="00483840">
        <w:rPr>
          <w:noProof/>
          <w:szCs w:val="22"/>
          <w:lang w:val="es-ES"/>
        </w:rPr>
        <w:t>). Las notificaciones de satélites que incluyan esos símbolos se tratarán con independencia de las notificaciones remitidas por la administración notificante en nombre propio: las secciones especiales</w:t>
      </w:r>
      <w:r w:rsidRPr="00483840">
        <w:rPr>
          <w:noProof/>
          <w:position w:val="6"/>
          <w:sz w:val="18"/>
          <w:szCs w:val="22"/>
          <w:lang w:val="es-ES"/>
        </w:rPr>
        <w:footnoteReference w:id="1"/>
      </w:r>
      <w:r w:rsidRPr="00483840">
        <w:rPr>
          <w:noProof/>
          <w:szCs w:val="22"/>
          <w:lang w:val="es-ES"/>
        </w:rPr>
        <w:t xml:space="preserve"> de esas notificaciones de satélites incluyen a la administración notificante con la etiqueta ADM/ORG, siendo ADM el símbolo de la administración notificante y ORG el símbolo de la organización intergubernamental de satélites (en lugar de etiquetarla simplemente como ADM). Además, los requisitos de coordinación del sistema de satélites de la ADM/ORG incluirán requisitos de coordinación con la ADM si se superan los umbrales de coordinación pertinentes. Este método garantiza la aplicación adecuada del derecho de </w:t>
      </w:r>
      <w:r w:rsidRPr="00654EE0">
        <w:rPr>
          <w:i/>
          <w:iCs/>
          <w:noProof/>
          <w:szCs w:val="22"/>
          <w:lang w:val="es-ES"/>
        </w:rPr>
        <w:t>«todos los miembros del grupo (…) a responder con respecto a sus propios servicios»</w:t>
      </w:r>
      <w:r w:rsidRPr="00483840">
        <w:rPr>
          <w:noProof/>
          <w:szCs w:val="22"/>
          <w:lang w:val="es-ES"/>
        </w:rPr>
        <w:t>.</w:t>
      </w:r>
    </w:p>
    <w:p w14:paraId="4D971B09" w14:textId="74745876" w:rsidR="00ED0301" w:rsidRDefault="00ED0301" w:rsidP="00ED0301">
      <w:pPr>
        <w:spacing w:before="160"/>
        <w:rPr>
          <w:noProof/>
          <w:szCs w:val="22"/>
          <w:lang w:val="es-ES"/>
        </w:rPr>
      </w:pPr>
      <w:r w:rsidRPr="00483840">
        <w:rPr>
          <w:noProof/>
          <w:szCs w:val="22"/>
          <w:lang w:val="es-ES"/>
        </w:rPr>
        <w:t>Asimismo, la Oficina puede enumerar varias administraciones en el punto A.1.f.2 del Anexo</w:t>
      </w:r>
      <w:r w:rsidR="004435CA">
        <w:rPr>
          <w:noProof/>
          <w:szCs w:val="22"/>
          <w:lang w:val="es-ES"/>
        </w:rPr>
        <w:t> </w:t>
      </w:r>
      <w:r w:rsidRPr="00483840">
        <w:rPr>
          <w:noProof/>
          <w:szCs w:val="22"/>
          <w:lang w:val="es-ES"/>
        </w:rPr>
        <w:t>2 del Apéndice</w:t>
      </w:r>
      <w:r w:rsidR="004435CA">
        <w:rPr>
          <w:noProof/>
          <w:szCs w:val="22"/>
          <w:lang w:val="es-ES"/>
        </w:rPr>
        <w:t> </w:t>
      </w:r>
      <w:r w:rsidRPr="00483840">
        <w:rPr>
          <w:b/>
          <w:bCs/>
          <w:noProof/>
          <w:szCs w:val="22"/>
          <w:lang w:val="es-ES"/>
        </w:rPr>
        <w:t>4</w:t>
      </w:r>
      <w:r w:rsidRPr="00483840">
        <w:rPr>
          <w:noProof/>
          <w:szCs w:val="22"/>
          <w:lang w:val="es-ES"/>
        </w:rPr>
        <w:t xml:space="preserve"> («si la notificación la presenta la administración notificante junto con otras administraciones, los símbolos de cada administración del grupo de administraciones (véase el Prefacio)») sin necesidad de crear «Organizaciones Intergubernamentales de Satélites». En esos casos, la administración notificante se etiquetará como ADM y no se considerarán requisitos de coordinación con otros sistemas de satélites y servicios terrenales de la citada administración notificante. En otras palabras, en esos casos no se aplica el derecho de la administración notificante del grupo a responder con relación a sus propios servicios (sin embargo, otras administraciones del grupo mantienen ese derecho).</w:t>
      </w:r>
    </w:p>
    <w:p w14:paraId="38F4F7EB" w14:textId="77777777" w:rsidR="00ED0301" w:rsidRPr="00483840" w:rsidRDefault="00ED0301" w:rsidP="00ED0301">
      <w:pPr>
        <w:spacing w:before="160"/>
        <w:rPr>
          <w:noProof/>
          <w:szCs w:val="22"/>
          <w:lang w:val="es-ES"/>
        </w:rPr>
      </w:pPr>
      <w:r w:rsidRPr="00483840">
        <w:rPr>
          <w:noProof/>
          <w:szCs w:val="22"/>
          <w:lang w:val="es-ES"/>
        </w:rPr>
        <w:lastRenderedPageBreak/>
        <w:t xml:space="preserve">Las notificaciones presentadas por una administración en nombre de un grupo de administraciones designadas se tratarán con arreglo al cuadro siguiente en función de si el grupo se comunica utilizando el punto A.1.f.2 o el punto A.1.f.3 del Anexo 2 del Apéndice </w:t>
      </w:r>
      <w:r w:rsidRPr="00483840">
        <w:rPr>
          <w:b/>
          <w:bCs/>
          <w:noProof/>
          <w:szCs w:val="22"/>
          <w:lang w:val="es-ES"/>
        </w:rPr>
        <w:t>4</w:t>
      </w:r>
      <w:r w:rsidRPr="00483840">
        <w:rPr>
          <w:noProof/>
          <w:szCs w:val="22"/>
          <w:lang w:val="es-ES"/>
        </w:rPr>
        <w:t>.</w:t>
      </w:r>
    </w:p>
    <w:p w14:paraId="28D7CF6F" w14:textId="16BC5D0B" w:rsidR="00ED0301" w:rsidRPr="00483840" w:rsidRDefault="00ED0301" w:rsidP="00ED0301">
      <w:pPr>
        <w:spacing w:before="80"/>
        <w:rPr>
          <w:noProof/>
          <w:szCs w:val="22"/>
          <w:lang w:val="es-ES"/>
        </w:rPr>
      </w:pPr>
      <w:r w:rsidRPr="00483840">
        <w:rPr>
          <w:noProof/>
          <w:szCs w:val="22"/>
          <w:lang w:val="es-ES"/>
        </w:rPr>
        <w:t>NOTA</w:t>
      </w:r>
      <w:r w:rsidR="00E86126">
        <w:rPr>
          <w:noProof/>
          <w:szCs w:val="22"/>
          <w:lang w:val="es-ES"/>
        </w:rPr>
        <w:t> </w:t>
      </w:r>
      <w:r w:rsidRPr="00483840">
        <w:rPr>
          <w:noProof/>
          <w:szCs w:val="22"/>
          <w:lang w:val="es-ES"/>
        </w:rPr>
        <w:t>–</w:t>
      </w:r>
      <w:r w:rsidR="00E86126">
        <w:rPr>
          <w:noProof/>
          <w:szCs w:val="22"/>
          <w:lang w:val="es-ES"/>
        </w:rPr>
        <w:t> </w:t>
      </w:r>
      <w:r w:rsidRPr="00483840">
        <w:rPr>
          <w:noProof/>
          <w:szCs w:val="22"/>
          <w:lang w:val="es-ES"/>
        </w:rPr>
        <w:t>Algunas organizaciones intergubernamentales de satélites tienen más de una administración notificante. En ese caso, el cuadro siguiente es aplicable por separado a cada administración notificante con respecto al sistema de satélites para el que actúa como administración notificante en nombre del grupo de administraciones designadas.</w:t>
      </w:r>
    </w:p>
    <w:p w14:paraId="0F0A537D" w14:textId="77777777" w:rsidR="006E4E09" w:rsidRPr="00483840" w:rsidRDefault="006E4E09" w:rsidP="00ED0301">
      <w:pPr>
        <w:spacing w:before="80"/>
        <w:rPr>
          <w:noProof/>
          <w:szCs w:val="22"/>
          <w:lang w:val="es-ES"/>
        </w:rPr>
      </w:pPr>
    </w:p>
    <w:p w14:paraId="5043CDC4" w14:textId="4F311FFC" w:rsidR="006E4E09" w:rsidRDefault="006E4E09" w:rsidP="00ED0301">
      <w:pPr>
        <w:spacing w:before="80"/>
        <w:rPr>
          <w:noProof/>
          <w:szCs w:val="22"/>
          <w:lang w:val="es-ES"/>
        </w:rPr>
      </w:pPr>
    </w:p>
    <w:p w14:paraId="2AA4D5E6" w14:textId="3AA2915E" w:rsidR="004435CA" w:rsidRDefault="004435CA" w:rsidP="00ED0301">
      <w:pPr>
        <w:spacing w:before="80"/>
        <w:rPr>
          <w:noProof/>
          <w:szCs w:val="22"/>
          <w:lang w:val="es-ES"/>
        </w:rPr>
      </w:pPr>
    </w:p>
    <w:p w14:paraId="09AF9EF0" w14:textId="31AB41ED" w:rsidR="004435CA" w:rsidRDefault="004435CA" w:rsidP="00ED0301">
      <w:pPr>
        <w:spacing w:before="80"/>
        <w:rPr>
          <w:noProof/>
          <w:szCs w:val="22"/>
          <w:lang w:val="es-ES"/>
        </w:rPr>
      </w:pPr>
    </w:p>
    <w:p w14:paraId="120CDFF7" w14:textId="09DB6A28" w:rsidR="004435CA" w:rsidRDefault="004435CA" w:rsidP="00ED0301">
      <w:pPr>
        <w:spacing w:before="80"/>
        <w:rPr>
          <w:noProof/>
          <w:szCs w:val="22"/>
          <w:lang w:val="es-ES"/>
        </w:rPr>
      </w:pPr>
    </w:p>
    <w:p w14:paraId="418432CF" w14:textId="27DA40E1" w:rsidR="004435CA" w:rsidRDefault="004435CA" w:rsidP="00ED0301">
      <w:pPr>
        <w:spacing w:before="80"/>
        <w:rPr>
          <w:noProof/>
          <w:szCs w:val="22"/>
          <w:lang w:val="es-ES"/>
        </w:rPr>
      </w:pPr>
    </w:p>
    <w:p w14:paraId="7AF7ACC9" w14:textId="77777777" w:rsidR="004435CA" w:rsidRPr="00483840" w:rsidRDefault="004435CA" w:rsidP="00ED0301">
      <w:pPr>
        <w:spacing w:before="80"/>
        <w:rPr>
          <w:noProof/>
          <w:szCs w:val="22"/>
          <w:lang w:val="es-ES"/>
        </w:rPr>
      </w:pPr>
    </w:p>
    <w:p w14:paraId="09CE86AC" w14:textId="77777777" w:rsidR="006E4E09" w:rsidRPr="00483840" w:rsidRDefault="006E4E09" w:rsidP="00ED0301">
      <w:pPr>
        <w:spacing w:before="80"/>
        <w:rPr>
          <w:noProof/>
          <w:szCs w:val="22"/>
          <w:lang w:val="es-ES"/>
        </w:rPr>
      </w:pPr>
    </w:p>
    <w:p w14:paraId="67F096A5" w14:textId="77777777" w:rsidR="006E4E09" w:rsidRPr="00483840" w:rsidRDefault="006E4E09" w:rsidP="00ED0301">
      <w:pPr>
        <w:spacing w:before="80"/>
        <w:rPr>
          <w:noProof/>
          <w:szCs w:val="22"/>
          <w:lang w:val="es-ES"/>
        </w:rPr>
      </w:pPr>
    </w:p>
    <w:p w14:paraId="67B3B2F1" w14:textId="77777777" w:rsidR="006E4E09" w:rsidRPr="00483840" w:rsidRDefault="006E4E09" w:rsidP="00ED0301">
      <w:pPr>
        <w:spacing w:before="80"/>
        <w:rPr>
          <w:noProof/>
          <w:szCs w:val="22"/>
          <w:lang w:val="es-ES"/>
        </w:rPr>
      </w:pPr>
    </w:p>
    <w:p w14:paraId="7B51CA9E" w14:textId="77777777" w:rsidR="006E4E09" w:rsidRPr="00483840" w:rsidRDefault="006E4E09" w:rsidP="00ED0301">
      <w:pPr>
        <w:spacing w:before="80"/>
        <w:rPr>
          <w:noProof/>
          <w:szCs w:val="22"/>
          <w:lang w:val="es-ES"/>
        </w:rPr>
      </w:pPr>
    </w:p>
    <w:p w14:paraId="19BCF2BF" w14:textId="77777777" w:rsidR="006E4E09" w:rsidRPr="00483840" w:rsidRDefault="006E4E09" w:rsidP="00ED0301">
      <w:pPr>
        <w:spacing w:before="80"/>
        <w:rPr>
          <w:noProof/>
          <w:szCs w:val="22"/>
          <w:lang w:val="es-ES"/>
        </w:rPr>
      </w:pPr>
    </w:p>
    <w:p w14:paraId="4928F40E" w14:textId="77777777" w:rsidR="006E4E09" w:rsidRPr="00483840" w:rsidRDefault="006E4E09" w:rsidP="00ED0301">
      <w:pPr>
        <w:spacing w:before="80"/>
        <w:rPr>
          <w:noProof/>
          <w:szCs w:val="22"/>
          <w:lang w:val="es-ES"/>
        </w:rPr>
      </w:pPr>
    </w:p>
    <w:p w14:paraId="0EFEAB56" w14:textId="77777777" w:rsidR="006E4E09" w:rsidRPr="00483840" w:rsidRDefault="006E4E09" w:rsidP="00ED0301">
      <w:pPr>
        <w:spacing w:before="80"/>
        <w:rPr>
          <w:noProof/>
          <w:szCs w:val="22"/>
          <w:lang w:val="es-ES"/>
        </w:rPr>
      </w:pPr>
    </w:p>
    <w:p w14:paraId="6F36947C" w14:textId="77777777" w:rsidR="006E4E09" w:rsidRPr="00483840" w:rsidRDefault="006E4E09" w:rsidP="00ED0301">
      <w:pPr>
        <w:spacing w:before="80"/>
        <w:rPr>
          <w:noProof/>
          <w:szCs w:val="22"/>
          <w:lang w:val="es-ES"/>
        </w:rPr>
      </w:pPr>
    </w:p>
    <w:p w14:paraId="435C1437" w14:textId="77777777" w:rsidR="006E4E09" w:rsidRPr="00483840" w:rsidRDefault="006E4E09" w:rsidP="00ED0301">
      <w:pPr>
        <w:spacing w:before="80"/>
        <w:rPr>
          <w:noProof/>
          <w:szCs w:val="22"/>
          <w:lang w:val="es-ES"/>
        </w:rPr>
      </w:pPr>
    </w:p>
    <w:p w14:paraId="0C97E38C" w14:textId="77777777" w:rsidR="006E4E09" w:rsidRPr="00483840" w:rsidRDefault="006E4E09" w:rsidP="00ED0301">
      <w:pPr>
        <w:spacing w:before="80"/>
        <w:rPr>
          <w:noProof/>
          <w:szCs w:val="22"/>
          <w:lang w:val="es-ES"/>
        </w:rPr>
      </w:pPr>
    </w:p>
    <w:p w14:paraId="7F02D9AE" w14:textId="77777777" w:rsidR="006E4E09" w:rsidRPr="00483840" w:rsidRDefault="006E4E09" w:rsidP="00ED0301">
      <w:pPr>
        <w:spacing w:before="80"/>
        <w:rPr>
          <w:noProof/>
          <w:szCs w:val="22"/>
          <w:lang w:val="es-ES"/>
        </w:rPr>
      </w:pPr>
    </w:p>
    <w:p w14:paraId="179CB2B1" w14:textId="77777777" w:rsidR="006E4E09" w:rsidRPr="00483840" w:rsidRDefault="006E4E09" w:rsidP="00ED0301">
      <w:pPr>
        <w:spacing w:before="80"/>
        <w:rPr>
          <w:noProof/>
          <w:szCs w:val="22"/>
          <w:lang w:val="es-ES"/>
        </w:rPr>
      </w:pPr>
    </w:p>
    <w:p w14:paraId="0C139741" w14:textId="77777777" w:rsidR="006E4E09" w:rsidRPr="00483840" w:rsidRDefault="006E4E09" w:rsidP="00ED0301">
      <w:pPr>
        <w:spacing w:before="80"/>
        <w:rPr>
          <w:noProof/>
          <w:szCs w:val="22"/>
          <w:lang w:val="es-ES"/>
        </w:rPr>
      </w:pPr>
    </w:p>
    <w:p w14:paraId="24460034" w14:textId="77777777" w:rsidR="006E4E09" w:rsidRPr="00483840" w:rsidRDefault="006E4E09" w:rsidP="00ED0301">
      <w:pPr>
        <w:spacing w:before="80"/>
        <w:rPr>
          <w:noProof/>
          <w:szCs w:val="22"/>
          <w:lang w:val="es-ES"/>
        </w:rPr>
      </w:pPr>
    </w:p>
    <w:p w14:paraId="33EC9337" w14:textId="3CB5C4A7" w:rsidR="006E4E09" w:rsidRPr="00483840" w:rsidRDefault="006E4E09" w:rsidP="00ED0301">
      <w:pPr>
        <w:spacing w:before="80"/>
        <w:rPr>
          <w:noProof/>
          <w:szCs w:val="22"/>
          <w:lang w:val="es-ES"/>
        </w:rPr>
        <w:sectPr w:rsidR="006E4E09" w:rsidRPr="00483840">
          <w:headerReference w:type="even" r:id="rId13"/>
          <w:headerReference w:type="default" r:id="rId14"/>
          <w:footnotePr>
            <w:pos w:val="beneathText"/>
          </w:footnotePr>
          <w:pgSz w:w="11907" w:h="16840" w:code="9"/>
          <w:pgMar w:top="1701" w:right="851" w:bottom="1134" w:left="1985" w:header="720" w:footer="482" w:gutter="0"/>
          <w:cols w:space="720"/>
          <w:vAlign w:val="both"/>
        </w:sectPr>
      </w:pPr>
    </w:p>
    <w:tbl>
      <w:tblPr>
        <w:tblStyle w:val="TableGrid1"/>
        <w:tblW w:w="14459" w:type="dxa"/>
        <w:jc w:val="center"/>
        <w:tblLook w:val="04A0" w:firstRow="1" w:lastRow="0" w:firstColumn="1" w:lastColumn="0" w:noHBand="0" w:noVBand="1"/>
      </w:tblPr>
      <w:tblGrid>
        <w:gridCol w:w="3346"/>
        <w:gridCol w:w="5245"/>
        <w:gridCol w:w="5868"/>
      </w:tblGrid>
      <w:tr w:rsidR="00ED0301" w:rsidRPr="00FE1EA6" w14:paraId="52FCE7F9" w14:textId="77777777" w:rsidTr="00893204">
        <w:trPr>
          <w:tblHeader/>
          <w:jc w:val="center"/>
        </w:trPr>
        <w:tc>
          <w:tcPr>
            <w:tcW w:w="3346" w:type="dxa"/>
          </w:tcPr>
          <w:p w14:paraId="29258A93"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noProof/>
                <w:sz w:val="22"/>
                <w:lang w:val="es-ES"/>
              </w:rPr>
            </w:pPr>
          </w:p>
        </w:tc>
        <w:tc>
          <w:tcPr>
            <w:tcW w:w="5245" w:type="dxa"/>
          </w:tcPr>
          <w:p w14:paraId="2041E160"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A.1.f.2 (lista de administraciones)</w:t>
            </w:r>
          </w:p>
        </w:tc>
        <w:tc>
          <w:tcPr>
            <w:tcW w:w="5868" w:type="dxa"/>
          </w:tcPr>
          <w:p w14:paraId="1A6FEDA7"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A.1.f.3 (organización intergubernamental de satélites)</w:t>
            </w:r>
          </w:p>
        </w:tc>
      </w:tr>
      <w:tr w:rsidR="00ED0301" w:rsidRPr="00FE1EA6" w14:paraId="284AA388" w14:textId="77777777" w:rsidTr="00893204">
        <w:trPr>
          <w:jc w:val="center"/>
        </w:trPr>
        <w:tc>
          <w:tcPr>
            <w:tcW w:w="14459" w:type="dxa"/>
            <w:gridSpan w:val="3"/>
          </w:tcPr>
          <w:p w14:paraId="4B5C2029" w14:textId="77777777" w:rsidR="00ED0301" w:rsidRPr="00483840" w:rsidRDefault="00ED0301" w:rsidP="003D71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noProof/>
                <w:sz w:val="22"/>
                <w:lang w:val="es-ES"/>
              </w:rPr>
            </w:pPr>
            <w:r w:rsidRPr="00483840">
              <w:rPr>
                <w:rFonts w:ascii="Times New Roman" w:hAnsi="Times New Roman" w:cs="Times New Roman"/>
                <w:b/>
                <w:bCs/>
                <w:noProof/>
                <w:sz w:val="22"/>
                <w:lang w:val="es-ES"/>
              </w:rPr>
              <w:t>1</w:t>
            </w:r>
            <w:r w:rsidRPr="00483840">
              <w:rPr>
                <w:rFonts w:ascii="Times New Roman" w:hAnsi="Times New Roman" w:cs="Times New Roman"/>
                <w:b/>
                <w:bCs/>
                <w:noProof/>
                <w:sz w:val="22"/>
                <w:lang w:val="es-ES"/>
              </w:rPr>
              <w:tab/>
              <w:t>Creación del grupo de administraciones designadas</w:t>
            </w:r>
          </w:p>
        </w:tc>
      </w:tr>
      <w:tr w:rsidR="00ED0301" w:rsidRPr="00FE1EA6" w14:paraId="6CF671E7" w14:textId="77777777" w:rsidTr="00893204">
        <w:trPr>
          <w:jc w:val="center"/>
        </w:trPr>
        <w:tc>
          <w:tcPr>
            <w:tcW w:w="3346" w:type="dxa"/>
            <w:tcBorders>
              <w:bottom w:val="single" w:sz="4" w:space="0" w:color="auto"/>
            </w:tcBorders>
          </w:tcPr>
          <w:p w14:paraId="52705BB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1-1</w:t>
            </w:r>
            <w:r w:rsidRPr="00483840">
              <w:rPr>
                <w:rFonts w:ascii="Times New Roman" w:hAnsi="Times New Roman" w:cs="Times New Roman"/>
                <w:noProof/>
                <w:sz w:val="22"/>
                <w:lang w:val="es-ES"/>
              </w:rPr>
              <w:t>: El grupo se crea cuando la administración ADM comunica un sistema de satélites en nombre de las administraciones ADM, ADM 1, ADM 2, etc.</w:t>
            </w:r>
          </w:p>
        </w:tc>
        <w:tc>
          <w:tcPr>
            <w:tcW w:w="5245" w:type="dxa"/>
            <w:tcBorders>
              <w:bottom w:val="single" w:sz="4" w:space="0" w:color="auto"/>
            </w:tcBorders>
          </w:tcPr>
          <w:p w14:paraId="3B7A737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en la que ADM es la administración notificante y las administraciones ADM 1, ADM 2, etc. se enumeran en el punto A.1.f.2.</w:t>
            </w:r>
          </w:p>
          <w:p w14:paraId="63AD423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1, ADM 2, etc. pero no con la administración ADM.</w:t>
            </w:r>
          </w:p>
        </w:tc>
        <w:tc>
          <w:tcPr>
            <w:tcW w:w="5868" w:type="dxa"/>
            <w:tcBorders>
              <w:bottom w:val="single" w:sz="4" w:space="0" w:color="auto"/>
            </w:tcBorders>
          </w:tcPr>
          <w:p w14:paraId="08D361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en el Cuadro 2 del Prefacio un código ORG para el grupo de administraciones ADM, ADM 1, ADM 2, etc.</w:t>
            </w:r>
          </w:p>
          <w:p w14:paraId="305BB31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con ADM/ORG como administración notificante. Las administraciones ADM, ADM 1, ADM 2, etc. pueden ser enumeradas en el punto A.1.f.2, o no, a petición de la administración notificante.</w:t>
            </w:r>
          </w:p>
          <w:p w14:paraId="48F15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ADM 1, ADM 2, etc., aunque no con relación a ADM/ORG.</w:t>
            </w:r>
          </w:p>
        </w:tc>
      </w:tr>
      <w:tr w:rsidR="00ED0301" w:rsidRPr="00FE1EA6" w14:paraId="7C303269" w14:textId="77777777" w:rsidTr="00893204">
        <w:trPr>
          <w:jc w:val="center"/>
        </w:trPr>
        <w:tc>
          <w:tcPr>
            <w:tcW w:w="3346" w:type="dxa"/>
            <w:tcBorders>
              <w:bottom w:val="single" w:sz="4" w:space="0" w:color="auto"/>
            </w:tcBorders>
          </w:tcPr>
          <w:p w14:paraId="457CABB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1-2</w:t>
            </w:r>
            <w:r w:rsidRPr="00483840">
              <w:rPr>
                <w:rFonts w:ascii="Times New Roman" w:hAnsi="Times New Roman" w:cs="Times New Roman"/>
                <w:noProof/>
                <w:sz w:val="22"/>
                <w:lang w:val="es-ES"/>
              </w:rPr>
              <w:t>: El grupo se crea cuando la administración notificante ADM lo hace en nombre de las administraciones ADM, ADM 1, ADM 2, etc. con relación a un sistema de satélites existente</w:t>
            </w:r>
          </w:p>
        </w:tc>
        <w:tc>
          <w:tcPr>
            <w:tcW w:w="5245" w:type="dxa"/>
            <w:tcBorders>
              <w:bottom w:val="single" w:sz="4" w:space="0" w:color="auto"/>
            </w:tcBorders>
          </w:tcPr>
          <w:p w14:paraId="5AD494F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de satélites existente, siendo ADM la administración notificante, enumerándose las administraciones ADM 1, ADM 2, etc. en el punto A.1.f.2.</w:t>
            </w:r>
          </w:p>
          <w:p w14:paraId="2863FA3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w:t>
            </w:r>
            <w:r w:rsidRPr="00483840">
              <w:rPr>
                <w:rFonts w:ascii="Times New Roman" w:hAnsi="Times New Roman" w:cs="Times New Roman"/>
                <w:noProof/>
                <w:position w:val="6"/>
                <w:sz w:val="18"/>
                <w:lang w:val="es-ES"/>
              </w:rPr>
              <w:footnoteReference w:id="2"/>
            </w:r>
            <w:r w:rsidRPr="00483840">
              <w:rPr>
                <w:rFonts w:ascii="Times New Roman" w:hAnsi="Times New Roman" w:cs="Times New Roman"/>
                <w:noProof/>
                <w:sz w:val="22"/>
                <w:lang w:val="es-ES"/>
              </w:rPr>
              <w:t xml:space="preserve"> permanece inalterada.</w:t>
            </w:r>
          </w:p>
        </w:tc>
        <w:tc>
          <w:tcPr>
            <w:tcW w:w="5868" w:type="dxa"/>
            <w:tcBorders>
              <w:bottom w:val="single" w:sz="4" w:space="0" w:color="auto"/>
            </w:tcBorders>
          </w:tcPr>
          <w:p w14:paraId="1E82B6B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un código ORG para el grupo de administraciones ADM, ADM 1, ADM 2, etc., que se inserta en el Cuadro 2 del Prefacio.</w:t>
            </w:r>
          </w:p>
          <w:p w14:paraId="17A8872A" w14:textId="35FBDCD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publican modificaciones de todas las secciones especiales del sistema de satélites existentes con ADM/ORG como administración notificante. Las administraciones ADM, ADM 1, ADM 2, etc. pueden enumerarse en el punto A.1.f.2, o</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no, a petición de la administración notificante.</w:t>
            </w:r>
          </w:p>
          <w:p w14:paraId="375613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tiene que clarificar en su petición la situación de la coordinación de sus restantes sistemas de satélites con el sistema de satélites para el que se solicita la modificación. En función de la información suministrada por la administración ADM, puede que sea necesario revisar la lista de los requisitos de coordinación del sistema de satélites existente.</w:t>
            </w:r>
          </w:p>
        </w:tc>
      </w:tr>
      <w:tr w:rsidR="00ED0301" w:rsidRPr="00FE1EA6" w14:paraId="1E92664E" w14:textId="77777777" w:rsidTr="00893204">
        <w:trPr>
          <w:jc w:val="center"/>
        </w:trPr>
        <w:tc>
          <w:tcPr>
            <w:tcW w:w="14459" w:type="dxa"/>
            <w:gridSpan w:val="3"/>
          </w:tcPr>
          <w:p w14:paraId="600AEF7D"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2</w:t>
            </w:r>
            <w:r w:rsidRPr="00483840">
              <w:rPr>
                <w:rFonts w:ascii="Times New Roman" w:hAnsi="Times New Roman" w:cs="Times New Roman"/>
                <w:b/>
                <w:bCs/>
                <w:noProof/>
                <w:sz w:val="22"/>
                <w:lang w:val="es-ES"/>
              </w:rPr>
              <w:tab/>
              <w:t>Modificación (incluida la supresión) del grupo de administraciones designadas</w:t>
            </w:r>
          </w:p>
        </w:tc>
      </w:tr>
      <w:tr w:rsidR="00ED0301" w:rsidRPr="00FE1EA6" w14:paraId="512AA1E5" w14:textId="77777777" w:rsidTr="00893204">
        <w:trPr>
          <w:jc w:val="center"/>
        </w:trPr>
        <w:tc>
          <w:tcPr>
            <w:tcW w:w="3346" w:type="dxa"/>
          </w:tcPr>
          <w:p w14:paraId="716B744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2-1</w:t>
            </w:r>
            <w:r w:rsidRPr="00483840">
              <w:rPr>
                <w:rFonts w:ascii="Times New Roman" w:hAnsi="Times New Roman" w:cs="Times New Roman"/>
                <w:noProof/>
                <w:sz w:val="22"/>
                <w:lang w:val="es-ES"/>
              </w:rPr>
              <w:t>: La administración ADM 3 se une al grupo</w:t>
            </w:r>
          </w:p>
        </w:tc>
        <w:tc>
          <w:tcPr>
            <w:tcW w:w="5245" w:type="dxa"/>
          </w:tcPr>
          <w:p w14:paraId="4258E5F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con ADM como administración notificante, enumerando las administraciones ADM 1, ADM 2, ADM 3 en el punto A.1.f.2.</w:t>
            </w:r>
          </w:p>
          <w:p w14:paraId="677B1FA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797A2B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las administraciones de la organización ORG en el Cuadro 2 del Prefacio incluyendo la administración ADM 3.</w:t>
            </w:r>
          </w:p>
          <w:p w14:paraId="5ED9169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también se ha enumerado un grupo de administraciones ADM, ADM 1, ADM 2, etc. en el punto A.1.f.2, es necesario modificar la última sección especial.</w:t>
            </w:r>
          </w:p>
          <w:p w14:paraId="494402C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FE1EA6" w14:paraId="0ABE451C" w14:textId="77777777" w:rsidTr="00893204">
        <w:trPr>
          <w:jc w:val="center"/>
        </w:trPr>
        <w:tc>
          <w:tcPr>
            <w:tcW w:w="3346" w:type="dxa"/>
          </w:tcPr>
          <w:p w14:paraId="6B91AABA" w14:textId="3B0328DE"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2-2</w:t>
            </w:r>
            <w:r w:rsidRPr="00483840">
              <w:rPr>
                <w:rFonts w:ascii="Times New Roman" w:hAnsi="Times New Roman" w:cs="Times New Roman"/>
                <w:noProof/>
                <w:sz w:val="22"/>
                <w:lang w:val="es-ES"/>
              </w:rPr>
              <w:t>: La administración ADM</w:t>
            </w:r>
            <w:r w:rsidR="007E1AED">
              <w:rPr>
                <w:rFonts w:ascii="Times New Roman" w:hAnsi="Times New Roman" w:cs="Times New Roman"/>
                <w:noProof/>
                <w:sz w:val="22"/>
                <w:lang w:val="es-ES"/>
              </w:rPr>
              <w:t> </w:t>
            </w:r>
            <w:r w:rsidRPr="00483840">
              <w:rPr>
                <w:rFonts w:ascii="Times New Roman" w:hAnsi="Times New Roman" w:cs="Times New Roman"/>
                <w:noProof/>
                <w:sz w:val="22"/>
                <w:lang w:val="es-ES"/>
              </w:rPr>
              <w:t>1 abandona el grupo</w:t>
            </w:r>
          </w:p>
        </w:tc>
        <w:tc>
          <w:tcPr>
            <w:tcW w:w="5245" w:type="dxa"/>
          </w:tcPr>
          <w:p w14:paraId="4E4F87E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existentes con ADM como administración notificante, y se elimina la administración ADM 1 de la lista publicada en el punto A.1.f.2.</w:t>
            </w:r>
          </w:p>
          <w:p w14:paraId="5C1E475E"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ADM adjunta una copia de la carta de consentimiento de la administración ADM 1 para abandonar el grupo.</w:t>
            </w:r>
          </w:p>
          <w:p w14:paraId="10A4CA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1D04D24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administraciones de la organización ORG del Cuadro 2 del Prefacio, eliminando la administración ADM 1.</w:t>
            </w:r>
          </w:p>
          <w:p w14:paraId="5D046D7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se ha enumerado un grupo de administraciones ADM, ADM 1, ADM 2, etc. en el punto A.1.f.2, es necesario modificar la última sección especial.</w:t>
            </w:r>
          </w:p>
          <w:p w14:paraId="0DE7A55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FE1EA6" w14:paraId="1CF03CE2" w14:textId="77777777" w:rsidTr="00893204">
        <w:trPr>
          <w:jc w:val="center"/>
        </w:trPr>
        <w:tc>
          <w:tcPr>
            <w:tcW w:w="3346" w:type="dxa"/>
          </w:tcPr>
          <w:p w14:paraId="406E0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u w:val="single"/>
                <w:lang w:val="es-ES"/>
              </w:rPr>
            </w:pPr>
            <w:r w:rsidRPr="00483840">
              <w:rPr>
                <w:rFonts w:ascii="Times New Roman" w:hAnsi="Times New Roman" w:cs="Times New Roman"/>
                <w:noProof/>
                <w:sz w:val="22"/>
                <w:u w:val="single"/>
                <w:lang w:val="es-ES"/>
              </w:rPr>
              <w:t>Caso 2-3</w:t>
            </w:r>
            <w:r w:rsidRPr="00483840">
              <w:rPr>
                <w:rFonts w:ascii="Times New Roman" w:hAnsi="Times New Roman" w:cs="Times New Roman"/>
                <w:noProof/>
                <w:sz w:val="22"/>
                <w:lang w:val="es-ES"/>
              </w:rPr>
              <w:t>: La administración notificante ADM abandona el grupo</w:t>
            </w:r>
          </w:p>
        </w:tc>
        <w:tc>
          <w:tcPr>
            <w:tcW w:w="5245" w:type="dxa"/>
          </w:tcPr>
          <w:p w14:paraId="57623B8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suprimir el sistema de satélites.</w:t>
            </w:r>
          </w:p>
        </w:tc>
        <w:tc>
          <w:tcPr>
            <w:tcW w:w="5868" w:type="dxa"/>
          </w:tcPr>
          <w:p w14:paraId="6E931DE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solicitar a la BR o a la RRB el cambio de administración notificante (véase el caso 2-4 más abajo).</w:t>
            </w:r>
          </w:p>
        </w:tc>
      </w:tr>
      <w:tr w:rsidR="00ED0301" w:rsidRPr="00FE1EA6" w14:paraId="2B9C759F" w14:textId="77777777" w:rsidTr="00893204">
        <w:trPr>
          <w:jc w:val="center"/>
        </w:trPr>
        <w:tc>
          <w:tcPr>
            <w:tcW w:w="3346" w:type="dxa"/>
          </w:tcPr>
          <w:p w14:paraId="475C62AC"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lastRenderedPageBreak/>
              <w:t>Caso 2-4</w:t>
            </w:r>
            <w:r w:rsidRPr="00483840">
              <w:rPr>
                <w:rFonts w:ascii="Times New Roman" w:hAnsi="Times New Roman" w:cs="Times New Roman"/>
                <w:noProof/>
                <w:sz w:val="22"/>
                <w:lang w:val="es-ES"/>
              </w:rPr>
              <w:t>: El grupo decide cambiar su administración notificante</w:t>
            </w:r>
          </w:p>
        </w:tc>
        <w:tc>
          <w:tcPr>
            <w:tcW w:w="5245" w:type="dxa"/>
          </w:tcPr>
          <w:p w14:paraId="3E423F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5"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c>
          <w:tcPr>
            <w:tcW w:w="5868" w:type="dxa"/>
          </w:tcPr>
          <w:p w14:paraId="0E906A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 posible sobre la base de las reglas de procedimiento relativas al tratamiento del cambio de administración notificante de un sistema de satélites en nombre de un grupo de administraciones designadas.</w:t>
            </w:r>
          </w:p>
          <w:p w14:paraId="5557FD47"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caso por caso la cuestión de si las reglas no son aplicables.</w:t>
            </w:r>
          </w:p>
        </w:tc>
      </w:tr>
      <w:tr w:rsidR="00ED0301" w:rsidRPr="00FE1EA6" w14:paraId="0C863646" w14:textId="77777777" w:rsidTr="00893204">
        <w:trPr>
          <w:jc w:val="center"/>
        </w:trPr>
        <w:tc>
          <w:tcPr>
            <w:tcW w:w="3346" w:type="dxa"/>
          </w:tcPr>
          <w:p w14:paraId="2C590CA9"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2-5</w:t>
            </w:r>
            <w:r w:rsidRPr="00483840">
              <w:rPr>
                <w:rFonts w:ascii="Times New Roman" w:hAnsi="Times New Roman" w:cs="Times New Roman"/>
                <w:noProof/>
                <w:sz w:val="22"/>
                <w:lang w:val="es-ES"/>
              </w:rPr>
              <w:t>: El grupo decide transferir el sistema de satélites a uno de sus miembros, que actúa con independencia del grupo</w:t>
            </w:r>
          </w:p>
        </w:tc>
        <w:tc>
          <w:tcPr>
            <w:tcW w:w="5245" w:type="dxa"/>
          </w:tcPr>
          <w:p w14:paraId="6F477633"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38E755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la cuestión caso por caso.</w:t>
            </w:r>
          </w:p>
          <w:p w14:paraId="2B3788C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confirmó el enfoque aplicado hasta la fecha por la Junta para tratar estos casos y decidió además que se requiere una carta de una autoridad responsable apropiada de esta organización de satélites intergubernamental para confirmar su acuerdo con el cambio de administración notificante (véase la Sección 3 del Documento </w:t>
            </w:r>
            <w:hyperlink r:id="rId16"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FE1EA6" w14:paraId="1382B283" w14:textId="77777777" w:rsidTr="00893204">
        <w:trPr>
          <w:jc w:val="center"/>
        </w:trPr>
        <w:tc>
          <w:tcPr>
            <w:tcW w:w="3346" w:type="dxa"/>
          </w:tcPr>
          <w:p w14:paraId="13DCCCF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2-6</w:t>
            </w:r>
            <w:r w:rsidRPr="00483840">
              <w:rPr>
                <w:rFonts w:ascii="Times New Roman" w:hAnsi="Times New Roman" w:cs="Times New Roman"/>
                <w:noProof/>
                <w:sz w:val="22"/>
                <w:lang w:val="es-ES"/>
              </w:rPr>
              <w:t>: El grupo decide transferir el sistema de satélites a una administración que no es miembro del grupo</w:t>
            </w:r>
          </w:p>
        </w:tc>
        <w:tc>
          <w:tcPr>
            <w:tcW w:w="5245" w:type="dxa"/>
          </w:tcPr>
          <w:p w14:paraId="18AFAF5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6E587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p w14:paraId="4E9A60D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7"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FE1EA6" w14:paraId="116E5799" w14:textId="77777777" w:rsidTr="00893204">
        <w:trPr>
          <w:jc w:val="center"/>
        </w:trPr>
        <w:tc>
          <w:tcPr>
            <w:tcW w:w="3346" w:type="dxa"/>
          </w:tcPr>
          <w:p w14:paraId="180716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2-7</w:t>
            </w:r>
            <w:r w:rsidRPr="00483840">
              <w:rPr>
                <w:rFonts w:ascii="Times New Roman" w:hAnsi="Times New Roman" w:cs="Times New Roman"/>
                <w:noProof/>
                <w:sz w:val="22"/>
                <w:lang w:val="es-ES"/>
              </w:rPr>
              <w:t>: El grupo deja de existir</w:t>
            </w:r>
          </w:p>
        </w:tc>
        <w:tc>
          <w:tcPr>
            <w:tcW w:w="5245" w:type="dxa"/>
          </w:tcPr>
          <w:p w14:paraId="62EC38E2" w14:textId="0807859F"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la administración notificante ADM no solicita la supresión del sistema o los sistemas de satélites, se publica una modificación de la última sección especial del sistema o los sistemas de satélites existentes, con ADM como administración solicitante, y suprimiendo todas las administraciones de la lista publicada en</w:t>
            </w:r>
            <w:r w:rsidR="00E73E9D">
              <w:rPr>
                <w:rFonts w:ascii="Times New Roman" w:hAnsi="Times New Roman" w:cs="Times New Roman"/>
                <w:noProof/>
                <w:sz w:val="22"/>
                <w:lang w:val="es-ES"/>
              </w:rPr>
              <w:t> </w:t>
            </w:r>
            <w:r w:rsidRPr="00483840">
              <w:rPr>
                <w:rFonts w:ascii="Times New Roman" w:hAnsi="Times New Roman" w:cs="Times New Roman"/>
                <w:noProof/>
                <w:sz w:val="22"/>
                <w:lang w:val="es-ES"/>
              </w:rPr>
              <w:t>A.1.f.2.</w:t>
            </w:r>
          </w:p>
          <w:p w14:paraId="1B4F2E7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47B54D96" w14:textId="72C4831F"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Salvo para las situaciones planteadas en el caso 2-5, se</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suprimen los sistemas de satélites existentes.</w:t>
            </w:r>
          </w:p>
        </w:tc>
      </w:tr>
      <w:tr w:rsidR="00ED0301" w:rsidRPr="00FE1EA6" w14:paraId="56A5120A" w14:textId="77777777" w:rsidTr="00893204">
        <w:trPr>
          <w:jc w:val="center"/>
        </w:trPr>
        <w:tc>
          <w:tcPr>
            <w:tcW w:w="14459" w:type="dxa"/>
            <w:gridSpan w:val="3"/>
          </w:tcPr>
          <w:p w14:paraId="512355D5"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hanging="284"/>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3</w:t>
            </w:r>
            <w:r w:rsidRPr="00483840">
              <w:rPr>
                <w:rFonts w:ascii="Times New Roman" w:hAnsi="Times New Roman" w:cs="Times New Roman"/>
                <w:b/>
                <w:bCs/>
                <w:noProof/>
                <w:sz w:val="22"/>
                <w:lang w:val="es-ES"/>
              </w:rPr>
              <w:tab/>
              <w:t>Cuestiones relativas a la correspondencia y las medidas reglamentarias relacionadas con un sistema de satélites comunicado en nombre de un grupo de administraciones designadas</w:t>
            </w:r>
          </w:p>
          <w:p w14:paraId="53A0B0A2"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En lo relativo a la aplicación de medidas reglamentarias que afectan a sistemas de satélites comunicados en nombre de una organización de satélites intergubernamental, la Oficina tomará precauciones adicionales a fin de garantizar que las medidas reglamentarias, y en particular las supresiones parciales o totales, se solicitan en nombre de un grupo de administraciones designadas. Cuando la administración notificante ADM/ORG solicite la supresión parcial o total de un sistema de satélites, deberá facilitar, junto con la solicitud en cuestión, una confirmación por escrito del representante legal de la organización intergubernamental de satélites.</w:t>
            </w:r>
          </w:p>
        </w:tc>
      </w:tr>
      <w:tr w:rsidR="00ED0301" w:rsidRPr="00FE1EA6" w14:paraId="44BD4AD8" w14:textId="77777777" w:rsidTr="00893204">
        <w:trPr>
          <w:jc w:val="center"/>
        </w:trPr>
        <w:tc>
          <w:tcPr>
            <w:tcW w:w="3346" w:type="dxa"/>
          </w:tcPr>
          <w:p w14:paraId="15B1E5A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puede reclamar medidas reglamentarias (ADD, MOD, SUP) sobre el sistema de satélites?</w:t>
            </w:r>
          </w:p>
        </w:tc>
        <w:tc>
          <w:tcPr>
            <w:tcW w:w="5245" w:type="dxa"/>
          </w:tcPr>
          <w:p w14:paraId="64C3C6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45B17AB5" w14:textId="2AFEFEB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FE1EA6" w14:paraId="2500C41B" w14:textId="77777777" w:rsidTr="00893204">
        <w:trPr>
          <w:jc w:val="center"/>
        </w:trPr>
        <w:tc>
          <w:tcPr>
            <w:tcW w:w="3346" w:type="dxa"/>
          </w:tcPr>
          <w:p w14:paraId="2CED192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intercambia correspondencia con la Oficia de radiocomunicaciones sobre el sistema de satélites?</w:t>
            </w:r>
          </w:p>
        </w:tc>
        <w:tc>
          <w:tcPr>
            <w:tcW w:w="5245" w:type="dxa"/>
          </w:tcPr>
          <w:p w14:paraId="1EEBFC5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5E3B538A" w14:textId="2B2603F4"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FE1EA6" w14:paraId="46E3688B" w14:textId="77777777" w:rsidTr="00893204">
        <w:trPr>
          <w:jc w:val="center"/>
        </w:trPr>
        <w:tc>
          <w:tcPr>
            <w:tcW w:w="14459" w:type="dxa"/>
            <w:gridSpan w:val="3"/>
          </w:tcPr>
          <w:p w14:paraId="296FF3A9" w14:textId="77777777" w:rsidR="00ED0301" w:rsidRPr="00483840" w:rsidRDefault="00ED0301" w:rsidP="009329AD">
            <w:pPr>
              <w:pageBreakBefore/>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4</w:t>
            </w:r>
            <w:r w:rsidRPr="00483840">
              <w:rPr>
                <w:rFonts w:ascii="Times New Roman" w:hAnsi="Times New Roman" w:cs="Times New Roman"/>
                <w:b/>
                <w:bCs/>
                <w:noProof/>
                <w:sz w:val="22"/>
                <w:lang w:val="es-ES"/>
              </w:rPr>
              <w:tab/>
              <w:t>Cuestiones relacionadas con la recuperación de los costos</w:t>
            </w:r>
          </w:p>
        </w:tc>
      </w:tr>
      <w:tr w:rsidR="00ED0301" w:rsidRPr="00FE1EA6" w14:paraId="19010A03" w14:textId="77777777" w:rsidTr="00893204">
        <w:trPr>
          <w:jc w:val="center"/>
        </w:trPr>
        <w:tc>
          <w:tcPr>
            <w:tcW w:w="3346" w:type="dxa"/>
          </w:tcPr>
          <w:p w14:paraId="1D2E87A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¿Tiene una notificación presentada en nombre de un grupo de administraciones designadas derecho de publicación gratuita?</w:t>
            </w:r>
          </w:p>
        </w:tc>
        <w:tc>
          <w:tcPr>
            <w:tcW w:w="5245" w:type="dxa"/>
          </w:tcPr>
          <w:p w14:paraId="1D16950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0660812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c>
          <w:tcPr>
            <w:tcW w:w="5868" w:type="dxa"/>
          </w:tcPr>
          <w:p w14:paraId="3F471A1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25C1DB2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r>
      <w:tr w:rsidR="00ED0301" w:rsidRPr="00FE1EA6" w14:paraId="5B98AE7D" w14:textId="77777777" w:rsidTr="00893204">
        <w:trPr>
          <w:jc w:val="center"/>
        </w:trPr>
        <w:tc>
          <w:tcPr>
            <w:tcW w:w="3346" w:type="dxa"/>
          </w:tcPr>
          <w:p w14:paraId="57E9DA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¿Existe alguna tasa de recuperación de costos específicamente relacionada con la creación, modificación o supresión de un grupo de administraciones designadas?</w:t>
            </w:r>
          </w:p>
        </w:tc>
        <w:tc>
          <w:tcPr>
            <w:tcW w:w="5245" w:type="dxa"/>
          </w:tcPr>
          <w:p w14:paraId="416975B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c>
          <w:tcPr>
            <w:tcW w:w="5868" w:type="dxa"/>
          </w:tcPr>
          <w:p w14:paraId="05D51BD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r>
    </w:tbl>
    <w:p w14:paraId="11ECCC26" w14:textId="77777777" w:rsidR="004435CA" w:rsidRDefault="004435CA" w:rsidP="004435CA">
      <w:pPr>
        <w:rPr>
          <w:noProof/>
          <w:lang w:val="es-ES"/>
        </w:rPr>
      </w:pPr>
    </w:p>
    <w:p w14:paraId="0A17B4AA" w14:textId="4C37C0D0" w:rsidR="00DB3204" w:rsidRPr="00483840" w:rsidRDefault="00DB3204" w:rsidP="004B0044">
      <w:pPr>
        <w:jc w:val="center"/>
        <w:rPr>
          <w:noProof/>
          <w:lang w:val="es-ES"/>
        </w:rPr>
      </w:pPr>
      <w:r w:rsidRPr="00483840">
        <w:rPr>
          <w:noProof/>
          <w:lang w:val="es-ES"/>
        </w:rPr>
        <w:t>____________________</w:t>
      </w:r>
    </w:p>
    <w:p w14:paraId="479E876E" w14:textId="77777777" w:rsidR="00AE5443" w:rsidRPr="00483840" w:rsidRDefault="00AE5443" w:rsidP="004B0044">
      <w:pPr>
        <w:rPr>
          <w:noProof/>
          <w:lang w:val="es-ES"/>
        </w:rPr>
      </w:pPr>
    </w:p>
    <w:p w14:paraId="27BE5BDB" w14:textId="77777777" w:rsidR="00AE5443" w:rsidRPr="00483840" w:rsidRDefault="00AE5443" w:rsidP="004B0044">
      <w:pPr>
        <w:rPr>
          <w:noProof/>
          <w:lang w:val="es-ES"/>
        </w:rPr>
        <w:sectPr w:rsidR="00AE5443" w:rsidRPr="00483840" w:rsidSect="006E4E09">
          <w:headerReference w:type="even" r:id="rId18"/>
          <w:headerReference w:type="default" r:id="rId19"/>
          <w:footnotePr>
            <w:pos w:val="beneathText"/>
          </w:footnotePr>
          <w:pgSz w:w="16840" w:h="11907" w:orient="landscape" w:code="9"/>
          <w:pgMar w:top="1985" w:right="1701" w:bottom="851" w:left="1134" w:header="720" w:footer="482" w:gutter="0"/>
          <w:cols w:space="720"/>
          <w:docGrid w:linePitch="326"/>
        </w:sectPr>
      </w:pPr>
    </w:p>
    <w:p w14:paraId="4CD6B2AE" w14:textId="77777777" w:rsidR="004B0044" w:rsidRPr="00483840" w:rsidRDefault="004B0044" w:rsidP="004B0044">
      <w:pPr>
        <w:rPr>
          <w:noProof/>
          <w:lang w:val="es-ES"/>
        </w:rPr>
      </w:pPr>
    </w:p>
    <w:p w14:paraId="63919A0C" w14:textId="0D90B4FC" w:rsidR="00AE5443" w:rsidRDefault="00AE5443" w:rsidP="004B0044">
      <w:pPr>
        <w:rPr>
          <w:noProof/>
          <w:lang w:val="es-ES"/>
        </w:rPr>
      </w:pPr>
    </w:p>
    <w:p w14:paraId="037BD1F6" w14:textId="56C0A6B2" w:rsidR="00E73E9D" w:rsidRDefault="00E73E9D" w:rsidP="004B0044">
      <w:pPr>
        <w:rPr>
          <w:noProof/>
          <w:lang w:val="es-ES"/>
        </w:rPr>
      </w:pPr>
    </w:p>
    <w:p w14:paraId="37C7D1A8" w14:textId="07C2EF74" w:rsidR="00E73E9D" w:rsidRDefault="00E73E9D" w:rsidP="004B0044">
      <w:pPr>
        <w:rPr>
          <w:noProof/>
          <w:lang w:val="es-ES"/>
        </w:rPr>
      </w:pPr>
    </w:p>
    <w:p w14:paraId="5C68EB50" w14:textId="4018426A" w:rsidR="00E73E9D" w:rsidRDefault="00E73E9D" w:rsidP="004B0044">
      <w:pPr>
        <w:rPr>
          <w:noProof/>
          <w:lang w:val="es-ES"/>
        </w:rPr>
      </w:pPr>
    </w:p>
    <w:p w14:paraId="7DB8BAFD" w14:textId="32EA7DFD" w:rsidR="00E73E9D" w:rsidRDefault="00E73E9D" w:rsidP="004B0044">
      <w:pPr>
        <w:rPr>
          <w:noProof/>
          <w:lang w:val="es-ES"/>
        </w:rPr>
      </w:pPr>
    </w:p>
    <w:p w14:paraId="68F012F9" w14:textId="5D14BFE9" w:rsidR="00E73E9D" w:rsidRDefault="00E73E9D" w:rsidP="004B0044">
      <w:pPr>
        <w:rPr>
          <w:noProof/>
          <w:lang w:val="es-ES"/>
        </w:rPr>
      </w:pPr>
    </w:p>
    <w:p w14:paraId="0013253D" w14:textId="79885598" w:rsidR="00E73E9D" w:rsidRDefault="00E73E9D" w:rsidP="004B0044">
      <w:pPr>
        <w:rPr>
          <w:noProof/>
          <w:lang w:val="es-ES"/>
        </w:rPr>
      </w:pPr>
    </w:p>
    <w:p w14:paraId="7E48B083" w14:textId="45A888A7" w:rsidR="00E73E9D" w:rsidRDefault="00E73E9D" w:rsidP="004B0044">
      <w:pPr>
        <w:rPr>
          <w:noProof/>
          <w:lang w:val="es-ES"/>
        </w:rPr>
      </w:pPr>
    </w:p>
    <w:p w14:paraId="6D8F3A45" w14:textId="2ABB4D79" w:rsidR="00E73E9D" w:rsidRDefault="00E73E9D" w:rsidP="004B0044">
      <w:pPr>
        <w:rPr>
          <w:noProof/>
          <w:lang w:val="es-ES"/>
        </w:rPr>
      </w:pPr>
    </w:p>
    <w:p w14:paraId="6E97DDB7" w14:textId="5321AF9D" w:rsidR="00E73E9D" w:rsidRDefault="00E73E9D" w:rsidP="004B0044">
      <w:pPr>
        <w:rPr>
          <w:noProof/>
          <w:lang w:val="es-ES"/>
        </w:rPr>
      </w:pPr>
    </w:p>
    <w:p w14:paraId="4E5AF6DF" w14:textId="12BDA4E0" w:rsidR="00E73E9D" w:rsidRDefault="00E73E9D" w:rsidP="004B0044">
      <w:pPr>
        <w:rPr>
          <w:noProof/>
          <w:lang w:val="es-ES"/>
        </w:rPr>
      </w:pPr>
    </w:p>
    <w:p w14:paraId="106AF361" w14:textId="77777777" w:rsidR="00E73E9D" w:rsidRPr="00483840" w:rsidRDefault="00E73E9D" w:rsidP="004B0044">
      <w:pPr>
        <w:rPr>
          <w:noProof/>
          <w:lang w:val="es-ES"/>
        </w:rPr>
      </w:pPr>
    </w:p>
    <w:p w14:paraId="63CF9A38" w14:textId="77777777" w:rsidR="00DB3204" w:rsidRPr="00483840" w:rsidRDefault="00DB3204" w:rsidP="004B0044">
      <w:pPr>
        <w:rPr>
          <w:noProof/>
          <w:lang w:val="es-ES"/>
        </w:rPr>
      </w:pPr>
    </w:p>
    <w:sectPr w:rsidR="00DB3204" w:rsidRPr="00483840">
      <w:headerReference w:type="even" r:id="rId20"/>
      <w:headerReference w:type="first" r:id="rId21"/>
      <w:footerReference w:type="first" r:id="rId2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45EB2" w14:textId="77777777" w:rsidR="000F264F" w:rsidRDefault="000F264F">
      <w:r>
        <w:separator/>
      </w:r>
    </w:p>
  </w:endnote>
  <w:endnote w:type="continuationSeparator" w:id="0">
    <w:p w14:paraId="4916A383"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98A67" w14:textId="77777777" w:rsidR="00FE1EA6" w:rsidRDefault="00FE1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CD93C" w14:textId="77777777" w:rsidR="00FE1EA6" w:rsidRDefault="00FE1E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C971" w14:textId="77777777" w:rsidR="00FE1EA6" w:rsidRDefault="00FE1E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2E5DC"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C4AB5" w14:textId="77777777" w:rsidR="000F264F" w:rsidRDefault="000F264F">
      <w:r>
        <w:rPr>
          <w:b/>
        </w:rPr>
        <w:t>_______________</w:t>
      </w:r>
    </w:p>
  </w:footnote>
  <w:footnote w:type="continuationSeparator" w:id="0">
    <w:p w14:paraId="27388213" w14:textId="77777777" w:rsidR="000F264F" w:rsidRDefault="000F264F">
      <w:r>
        <w:continuationSeparator/>
      </w:r>
    </w:p>
  </w:footnote>
  <w:footnote w:id="1">
    <w:p w14:paraId="0B6AC688" w14:textId="77777777" w:rsidR="00ED0301" w:rsidRPr="006E5DC4" w:rsidRDefault="00ED0301" w:rsidP="00ED0301">
      <w:pPr>
        <w:pStyle w:val="FootnoteText"/>
        <w:rPr>
          <w:lang w:val="es-ES"/>
        </w:rPr>
      </w:pPr>
      <w:r w:rsidRPr="006E5DC4">
        <w:rPr>
          <w:rStyle w:val="FootnoteReference"/>
        </w:rPr>
        <w:footnoteRef/>
      </w:r>
      <w:r w:rsidRPr="006E5DC4">
        <w:rPr>
          <w:lang w:val="es-ES"/>
        </w:rPr>
        <w:tab/>
        <w:t>En esta Regla de Procedimiento, el término «sección especial» también puede referirse a las Partes I-S, II-S o III-S, según corresponda.</w:t>
      </w:r>
    </w:p>
  </w:footnote>
  <w:footnote w:id="2">
    <w:p w14:paraId="1A4F1012" w14:textId="77777777" w:rsidR="00ED0301" w:rsidRPr="00893204" w:rsidRDefault="00ED0301" w:rsidP="00ED0301">
      <w:pPr>
        <w:pStyle w:val="FootnoteText"/>
        <w:rPr>
          <w:lang w:val="es-ES"/>
        </w:rPr>
      </w:pPr>
      <w:r w:rsidRPr="00893204">
        <w:rPr>
          <w:rStyle w:val="FootnoteReference"/>
        </w:rPr>
        <w:footnoteRef/>
      </w:r>
      <w:r w:rsidRPr="00893204">
        <w:rPr>
          <w:lang w:val="es-ES"/>
        </w:rPr>
        <w:tab/>
        <w:t xml:space="preserve">En el caso de la Parte II-S, el término «requisitos de coordinación» abarca los requisitos de coordinación con respecto a los cuales se ha obtenido un acuerdo, o en base a los que la Oficina, tras aplicar los números </w:t>
      </w:r>
      <w:r w:rsidRPr="00893204">
        <w:rPr>
          <w:b/>
          <w:bCs/>
          <w:lang w:val="es-ES"/>
        </w:rPr>
        <w:t>11.32A</w:t>
      </w:r>
      <w:r w:rsidRPr="00893204">
        <w:rPr>
          <w:lang w:val="es-ES"/>
        </w:rPr>
        <w:t xml:space="preserve"> ó </w:t>
      </w:r>
      <w:r w:rsidRPr="00893204">
        <w:rPr>
          <w:b/>
          <w:bCs/>
          <w:lang w:val="es-ES"/>
        </w:rPr>
        <w:t>11.41</w:t>
      </w:r>
      <w:r w:rsidRPr="00893204">
        <w:rPr>
          <w:lang w:val="es-ES"/>
        </w:rPr>
        <w:t xml:space="preserve"> del RR, ha formulado conclusiones favorables.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4B0044" w14:paraId="0619AFD0"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0797E6B" w14:textId="77777777" w:rsidR="004B0044" w:rsidRDefault="004B0044">
          <w:pPr>
            <w:pStyle w:val="HeaderRegProc"/>
            <w:rPr>
              <w:lang w:val="en-US"/>
            </w:rPr>
          </w:pPr>
          <w:r>
            <w:rPr>
              <w:lang w:val="en-US"/>
            </w:rPr>
            <w:t>Part A1</w:t>
          </w:r>
        </w:p>
      </w:tc>
      <w:tc>
        <w:tcPr>
          <w:tcW w:w="2560" w:type="dxa"/>
          <w:tcBorders>
            <w:top w:val="single" w:sz="6" w:space="0" w:color="auto"/>
            <w:left w:val="single" w:sz="6" w:space="0" w:color="auto"/>
            <w:bottom w:val="single" w:sz="6" w:space="0" w:color="auto"/>
            <w:right w:val="single" w:sz="6" w:space="0" w:color="auto"/>
          </w:tcBorders>
        </w:tcPr>
        <w:p w14:paraId="4FF383EB" w14:textId="5AEA42F7" w:rsidR="004B0044" w:rsidRDefault="004B0044">
          <w:pPr>
            <w:pStyle w:val="HeaderRegProc"/>
            <w:rPr>
              <w:lang w:val="en-US"/>
            </w:rPr>
          </w:pPr>
          <w:r>
            <w:fldChar w:fldCharType="begin"/>
          </w:r>
          <w:r>
            <w:rPr>
              <w:lang w:val="en-US"/>
            </w:rPr>
            <w:instrText>styleref href2</w:instrText>
          </w:r>
          <w:r>
            <w:fldChar w:fldCharType="separate"/>
          </w:r>
          <w:r w:rsidR="00CB734A">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4C18BF4A"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6C6F54EB" w14:textId="77777777" w:rsidR="004B0044" w:rsidRDefault="004B0044">
          <w:pPr>
            <w:pStyle w:val="HeaderRegProc"/>
            <w:rPr>
              <w:lang w:val="fr-CH"/>
            </w:rPr>
          </w:pPr>
          <w:r>
            <w:rPr>
              <w:lang w:val="fr-CH"/>
            </w:rPr>
            <w:t>rev.</w:t>
          </w:r>
          <w:r>
            <w:t>-</w:t>
          </w:r>
        </w:p>
      </w:tc>
    </w:tr>
  </w:tbl>
  <w:p w14:paraId="227A7C88"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0CFE40B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6421616B" w14:textId="77777777" w:rsidR="004B0044" w:rsidRDefault="004B0044">
          <w:pPr>
            <w:pStyle w:val="HeaderRegProc"/>
            <w:rPr>
              <w:lang w:val="en-US"/>
            </w:rPr>
          </w:pPr>
          <w:r>
            <w:rPr>
              <w:lang w:val="en-US"/>
            </w:rPr>
            <w:t>Part</w:t>
          </w:r>
          <w:r w:rsidR="00293FAD">
            <w:rPr>
              <w:lang w:val="en-US"/>
            </w:rPr>
            <w:t>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6FA3222E" w14:textId="6D57C6C5" w:rsidR="004B0044" w:rsidRDefault="004B0044">
          <w:pPr>
            <w:pStyle w:val="HeaderRegProc"/>
            <w:rPr>
              <w:lang w:val="en-US"/>
            </w:rPr>
          </w:pPr>
          <w:r>
            <w:fldChar w:fldCharType="begin"/>
          </w:r>
          <w:r>
            <w:rPr>
              <w:lang w:val="en-US"/>
            </w:rPr>
            <w:instrText>styleref href2</w:instrText>
          </w:r>
          <w:r>
            <w:fldChar w:fldCharType="separate"/>
          </w:r>
          <w:r w:rsidR="00FE1EA6">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0633685" w14:textId="77777777" w:rsidR="004B0044" w:rsidRDefault="00C049B4" w:rsidP="00C049B4">
          <w:pPr>
            <w:pStyle w:val="HeaderRegProc"/>
            <w:rPr>
              <w:lang w:val="fr-CH"/>
            </w:rPr>
          </w:pPr>
          <w:r>
            <w:rPr>
              <w:lang w:val="fr-FR"/>
            </w:rPr>
            <w:t>página</w:t>
          </w:r>
          <w:r w:rsidR="004B0044">
            <w:rPr>
              <w:lang w:val="fr-FR"/>
            </w:rPr>
            <w:t xml:space="preserve"> </w:t>
          </w:r>
          <w:r w:rsidR="004B0044">
            <w:rPr>
              <w:rStyle w:val="PageNumber"/>
            </w:rPr>
            <w:fldChar w:fldCharType="begin"/>
          </w:r>
          <w:r w:rsidR="004B0044">
            <w:rPr>
              <w:rStyle w:val="PageNumber"/>
            </w:rPr>
            <w:instrText xml:space="preserve"> PAGE </w:instrText>
          </w:r>
          <w:r w:rsidR="004B0044">
            <w:rPr>
              <w:rStyle w:val="PageNumber"/>
            </w:rPr>
            <w:fldChar w:fldCharType="separate"/>
          </w:r>
          <w:r w:rsidR="000C772F">
            <w:rPr>
              <w:rStyle w:val="PageNumber"/>
              <w:noProof/>
            </w:rPr>
            <w:t>1</w:t>
          </w:r>
          <w:r w:rsidR="004B0044">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2F773D" w14:textId="7C514DAD" w:rsidR="004B0044" w:rsidRDefault="004B0044" w:rsidP="00293FAD">
          <w:pPr>
            <w:pStyle w:val="HeaderRegProc"/>
            <w:rPr>
              <w:lang w:val="fr-CH"/>
            </w:rPr>
          </w:pPr>
          <w:r>
            <w:rPr>
              <w:lang w:val="fr-CH"/>
            </w:rPr>
            <w:t>r</w:t>
          </w:r>
          <w:r w:rsidR="00C049B4">
            <w:rPr>
              <w:lang w:val="fr-CH"/>
            </w:rPr>
            <w:t>e</w:t>
          </w:r>
          <w:r>
            <w:rPr>
              <w:lang w:val="fr-CH"/>
            </w:rPr>
            <w:t>v.</w:t>
          </w:r>
          <w:r w:rsidR="004435CA">
            <w:rPr>
              <w:lang w:val="fr-CH"/>
            </w:rPr>
            <w:t xml:space="preserve"> </w:t>
          </w:r>
          <w:r>
            <w:t>-</w:t>
          </w:r>
        </w:p>
      </w:tc>
    </w:tr>
  </w:tbl>
  <w:p w14:paraId="1105995B"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26B0E" w14:textId="77777777" w:rsidR="00FE1EA6" w:rsidRDefault="00FE1E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ED0301" w14:paraId="54396B33"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9CC7E60" w14:textId="50FF365D" w:rsidR="00ED0301" w:rsidRDefault="00ED0301">
          <w:pPr>
            <w:pStyle w:val="HeaderRegProc"/>
            <w:rPr>
              <w:lang w:val="en-US"/>
            </w:rPr>
          </w:pPr>
          <w:r>
            <w:rPr>
              <w:lang w:val="en-US"/>
            </w:rPr>
            <w:t>Part</w:t>
          </w:r>
          <w:r w:rsidR="00FE1EA6">
            <w:rPr>
              <w:lang w:val="en-US"/>
            </w:rPr>
            <w:t>e</w:t>
          </w:r>
          <w:r>
            <w:rPr>
              <w:lang w:val="en-US"/>
            </w:rPr>
            <w:t xml:space="preserve"> A1</w:t>
          </w:r>
        </w:p>
      </w:tc>
      <w:tc>
        <w:tcPr>
          <w:tcW w:w="2560" w:type="dxa"/>
          <w:tcBorders>
            <w:top w:val="single" w:sz="6" w:space="0" w:color="auto"/>
            <w:left w:val="single" w:sz="6" w:space="0" w:color="auto"/>
            <w:bottom w:val="single" w:sz="6" w:space="0" w:color="auto"/>
            <w:right w:val="single" w:sz="6" w:space="0" w:color="auto"/>
          </w:tcBorders>
        </w:tcPr>
        <w:p w14:paraId="0518E2F3" w14:textId="1304ACA8" w:rsidR="00ED0301" w:rsidRDefault="00ED0301">
          <w:pPr>
            <w:pStyle w:val="HeaderRegProc"/>
            <w:rPr>
              <w:lang w:val="en-US"/>
            </w:rPr>
          </w:pPr>
          <w:r>
            <w:fldChar w:fldCharType="begin"/>
          </w:r>
          <w:r>
            <w:rPr>
              <w:lang w:val="en-US"/>
            </w:rPr>
            <w:instrText>styleref href2</w:instrText>
          </w:r>
          <w:r>
            <w:fldChar w:fldCharType="separate"/>
          </w:r>
          <w:r w:rsidR="00FE1EA6">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26C72EFD" w14:textId="3070E23B" w:rsidR="00ED0301" w:rsidRDefault="00ED0301">
          <w:pPr>
            <w:pStyle w:val="HeaderRegProc"/>
            <w:rPr>
              <w:lang w:val="fr-CH"/>
            </w:rPr>
          </w:pPr>
          <w:r>
            <w:rPr>
              <w:lang w:val="en-US"/>
            </w:rPr>
            <w:t>p</w:t>
          </w:r>
          <w:r w:rsidR="00FE1EA6">
            <w:rPr>
              <w:lang w:val="en-US"/>
            </w:rPr>
            <w:t>ágina</w:t>
          </w: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426267EB" w14:textId="502DB56A" w:rsidR="00ED0301" w:rsidRDefault="00ED0301">
          <w:pPr>
            <w:pStyle w:val="HeaderRegProc"/>
            <w:rPr>
              <w:lang w:val="fr-CH"/>
            </w:rPr>
          </w:pPr>
          <w:r>
            <w:rPr>
              <w:lang w:val="fr-CH"/>
            </w:rPr>
            <w:t>rev.</w:t>
          </w:r>
          <w:r>
            <w:t xml:space="preserve"> </w:t>
          </w:r>
          <w:r w:rsidR="00CF0F82">
            <w:t>-</w:t>
          </w:r>
        </w:p>
      </w:tc>
    </w:tr>
  </w:tbl>
  <w:p w14:paraId="39D272A6" w14:textId="77777777" w:rsidR="00ED0301" w:rsidRDefault="00ED030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ED0301" w14:paraId="0D0919E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291436A0" w14:textId="77777777" w:rsidR="00ED0301" w:rsidRDefault="00ED0301">
          <w:pPr>
            <w:pStyle w:val="HeaderRegProc"/>
            <w:rPr>
              <w:lang w:val="en-US"/>
            </w:rPr>
          </w:pPr>
          <w:r>
            <w:rPr>
              <w:lang w:val="en-US"/>
            </w:rPr>
            <w:t>Parte A1</w:t>
          </w:r>
        </w:p>
      </w:tc>
      <w:tc>
        <w:tcPr>
          <w:tcW w:w="2703" w:type="dxa"/>
          <w:tcBorders>
            <w:top w:val="single" w:sz="6" w:space="0" w:color="auto"/>
            <w:left w:val="single" w:sz="6" w:space="0" w:color="auto"/>
            <w:bottom w:val="single" w:sz="6" w:space="0" w:color="auto"/>
            <w:right w:val="single" w:sz="6" w:space="0" w:color="auto"/>
          </w:tcBorders>
        </w:tcPr>
        <w:p w14:paraId="07805904" w14:textId="4BA1A638" w:rsidR="00ED0301" w:rsidRDefault="00ED0301">
          <w:pPr>
            <w:pStyle w:val="HeaderRegProc"/>
            <w:rPr>
              <w:lang w:val="en-US"/>
            </w:rPr>
          </w:pPr>
          <w:r>
            <w:fldChar w:fldCharType="begin"/>
          </w:r>
          <w:r>
            <w:rPr>
              <w:lang w:val="en-US"/>
            </w:rPr>
            <w:instrText>styleref href2</w:instrText>
          </w:r>
          <w:r>
            <w:fldChar w:fldCharType="separate"/>
          </w:r>
          <w:r w:rsidR="00FE1EA6">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1E3AD77" w14:textId="77777777" w:rsidR="00ED0301" w:rsidRDefault="00ED0301" w:rsidP="00C049B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82A537" w14:textId="26A3DE70" w:rsidR="00ED0301" w:rsidRDefault="00ED0301" w:rsidP="00293FAD">
          <w:pPr>
            <w:pStyle w:val="HeaderRegProc"/>
            <w:rPr>
              <w:lang w:val="fr-CH"/>
            </w:rPr>
          </w:pPr>
          <w:r>
            <w:rPr>
              <w:lang w:val="fr-CH"/>
            </w:rPr>
            <w:t>rev.</w:t>
          </w:r>
          <w:r w:rsidR="006E4E09">
            <w:t xml:space="preserve"> </w:t>
          </w:r>
          <w:r w:rsidR="00CF0F82">
            <w:t>-</w:t>
          </w:r>
        </w:p>
      </w:tc>
    </w:tr>
  </w:tbl>
  <w:p w14:paraId="3133948D" w14:textId="77777777" w:rsidR="00ED0301" w:rsidRDefault="00ED0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5EB16" w14:textId="6C05A347" w:rsidR="006E4E09" w:rsidRDefault="00893204">
    <w:pPr>
      <w:rPr>
        <w:lang w:val="fr-CH"/>
      </w:rPr>
    </w:pPr>
    <w:r w:rsidRPr="00483840">
      <w:rPr>
        <w:noProof/>
      </w:rPr>
      <mc:AlternateContent>
        <mc:Choice Requires="wps">
          <w:drawing>
            <wp:anchor distT="0" distB="0" distL="114300" distR="114300" simplePos="0" relativeHeight="251663360" behindDoc="0" locked="0" layoutInCell="1" allowOverlap="1" wp14:anchorId="7DB839A7" wp14:editId="32430520">
              <wp:simplePos x="0" y="0"/>
              <wp:positionH relativeFrom="column">
                <wp:posOffset>9251604</wp:posOffset>
              </wp:positionH>
              <wp:positionV relativeFrom="paragraph">
                <wp:posOffset>808990</wp:posOffset>
              </wp:positionV>
              <wp:extent cx="516255" cy="50114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011420"/>
                      </a:xfrm>
                      <a:prstGeom prst="rect">
                        <a:avLst/>
                      </a:prstGeom>
                      <a:solidFill>
                        <a:srgbClr val="FFFFFF"/>
                      </a:solidFill>
                      <a:ln>
                        <a:noFill/>
                      </a:ln>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18BC4077"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FE1EA6">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462BF34A" w:rsidR="00893204" w:rsidRDefault="00893204" w:rsidP="0097060E">
                                <w:pPr>
                                  <w:pStyle w:val="HeaderRegProc"/>
                                  <w:spacing w:before="0"/>
                                  <w:ind w:left="0"/>
                                  <w:rPr>
                                    <w:lang w:val="fr-CH"/>
                                  </w:rPr>
                                </w:pPr>
                                <w:r>
                                  <w:rPr>
                                    <w:lang w:val="fr-CH"/>
                                  </w:rPr>
                                  <w:t xml:space="preserve">rev. </w:t>
                                </w:r>
                                <w:r w:rsidR="004435CA">
                                  <w:rPr>
                                    <w:lang w:val="fr-CH"/>
                                  </w:rPr>
                                  <w:t>-</w:t>
                                </w:r>
                              </w:p>
                            </w:tc>
                          </w:tr>
                        </w:tbl>
                        <w:p w14:paraId="6F6CF93F" w14:textId="77777777" w:rsidR="00893204" w:rsidRDefault="00893204" w:rsidP="0089320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839A7" id="_x0000_t202" coordsize="21600,21600" o:spt="202" path="m,l,21600r21600,l21600,xe">
              <v:stroke joinstyle="miter"/>
              <v:path gradientshapeok="t" o:connecttype="rect"/>
            </v:shapetype>
            <v:shape id="Text Box 4" o:spid="_x0000_s1026" type="#_x0000_t202" style="position:absolute;left:0;text-align:left;margin-left:728.45pt;margin-top:63.7pt;width:40.65pt;height:39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"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18BC4077"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FE1EA6">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462BF34A" w:rsidR="00893204" w:rsidRDefault="00893204" w:rsidP="0097060E">
                          <w:pPr>
                            <w:pStyle w:val="HeaderRegProc"/>
                            <w:spacing w:before="0"/>
                            <w:ind w:left="0"/>
                            <w:rPr>
                              <w:lang w:val="fr-CH"/>
                            </w:rPr>
                          </w:pPr>
                          <w:r>
                            <w:rPr>
                              <w:lang w:val="fr-CH"/>
                            </w:rPr>
                            <w:t xml:space="preserve">rev. </w:t>
                          </w:r>
                          <w:r w:rsidR="004435CA">
                            <w:rPr>
                              <w:lang w:val="fr-CH"/>
                            </w:rPr>
                            <w:t>-</w:t>
                          </w:r>
                        </w:p>
                      </w:tc>
                    </w:tr>
                  </w:tbl>
                  <w:p w14:paraId="6F6CF93F" w14:textId="77777777" w:rsidR="00893204" w:rsidRDefault="00893204" w:rsidP="00893204">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85CB7" w14:textId="7ACF01E4" w:rsidR="006E4E09" w:rsidRPr="00483840" w:rsidRDefault="00483840" w:rsidP="00483840">
    <w:pPr>
      <w:rPr>
        <w:lang w:val="fr-CH"/>
      </w:rPr>
    </w:pPr>
    <w:r w:rsidRPr="00483840">
      <w:rPr>
        <w:noProof/>
      </w:rPr>
      <mc:AlternateContent>
        <mc:Choice Requires="wps">
          <w:drawing>
            <wp:anchor distT="0" distB="0" distL="114300" distR="114300" simplePos="0" relativeHeight="251661312" behindDoc="0" locked="0" layoutInCell="1" allowOverlap="1" wp14:anchorId="433F87FE" wp14:editId="14DB0F69">
              <wp:simplePos x="0" y="0"/>
              <wp:positionH relativeFrom="column">
                <wp:posOffset>9268518</wp:posOffset>
              </wp:positionH>
              <wp:positionV relativeFrom="paragraph">
                <wp:posOffset>810260</wp:posOffset>
              </wp:positionV>
              <wp:extent cx="516255"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715000"/>
                      </a:xfrm>
                      <a:prstGeom prst="rect">
                        <a:avLst/>
                      </a:prstGeom>
                      <a:solidFill>
                        <a:srgbClr val="FFFFFF"/>
                      </a:solidFill>
                      <a:ln>
                        <a:noFill/>
                      </a:ln>
                    </wps:spPr>
                    <wps:txbx>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54BF6B2F"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FE1EA6">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67458CFA" w:rsidR="00893204" w:rsidRDefault="00893204" w:rsidP="00893204">
                                <w:pPr>
                                  <w:pStyle w:val="HeaderRegProc"/>
                                  <w:spacing w:before="0"/>
                                  <w:ind w:left="0"/>
                                  <w:rPr>
                                    <w:lang w:val="fr-CH"/>
                                  </w:rPr>
                                </w:pPr>
                                <w:r>
                                  <w:rPr>
                                    <w:lang w:val="fr-CH"/>
                                  </w:rPr>
                                  <w:t xml:space="preserve">rev. </w:t>
                                </w:r>
                                <w:r w:rsidR="004435CA">
                                  <w:rPr>
                                    <w:lang w:val="fr-CH"/>
                                  </w:rPr>
                                  <w:t>-</w:t>
                                </w:r>
                              </w:p>
                            </w:tc>
                          </w:tr>
                        </w:tbl>
                        <w:p w14:paraId="28F8903D" w14:textId="77777777" w:rsidR="00893204" w:rsidRDefault="00893204" w:rsidP="0048384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F87FE" id="_x0000_t202" coordsize="21600,21600" o:spt="202" path="m,l,21600r21600,l21600,xe">
              <v:stroke joinstyle="miter"/>
              <v:path gradientshapeok="t" o:connecttype="rect"/>
            </v:shapetype>
            <v:shape id="Text Box 2" o:spid="_x0000_s1027" type="#_x0000_t202" style="position:absolute;left:0;text-align:left;margin-left:729.8pt;margin-top:63.8pt;width:40.65pt;height:4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" stroked="f">
              <v:textbox inset="0,0,0,0">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54BF6B2F"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FE1EA6">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67458CFA" w:rsidR="00893204" w:rsidRDefault="00893204" w:rsidP="00893204">
                          <w:pPr>
                            <w:pStyle w:val="HeaderRegProc"/>
                            <w:spacing w:before="0"/>
                            <w:ind w:left="0"/>
                            <w:rPr>
                              <w:lang w:val="fr-CH"/>
                            </w:rPr>
                          </w:pPr>
                          <w:r>
                            <w:rPr>
                              <w:lang w:val="fr-CH"/>
                            </w:rPr>
                            <w:t xml:space="preserve">rev. </w:t>
                          </w:r>
                          <w:r w:rsidR="004435CA">
                            <w:rPr>
                              <w:lang w:val="fr-CH"/>
                            </w:rPr>
                            <w:t>-</w:t>
                          </w:r>
                        </w:p>
                      </w:tc>
                    </w:tr>
                  </w:tbl>
                  <w:p w14:paraId="28F8903D" w14:textId="77777777" w:rsidR="00893204" w:rsidRDefault="00893204" w:rsidP="00483840">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09D7D" w14:textId="77777777" w:rsidR="004B0044" w:rsidRDefault="004B004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7A55E" w14:textId="77777777"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747"/>
    <w:rsid w:val="000C772F"/>
    <w:rsid w:val="000F264F"/>
    <w:rsid w:val="00293FAD"/>
    <w:rsid w:val="002C18EA"/>
    <w:rsid w:val="003E610A"/>
    <w:rsid w:val="004435CA"/>
    <w:rsid w:val="00450730"/>
    <w:rsid w:val="00483840"/>
    <w:rsid w:val="004B0044"/>
    <w:rsid w:val="00503E9E"/>
    <w:rsid w:val="005909E8"/>
    <w:rsid w:val="00654EE0"/>
    <w:rsid w:val="006C4065"/>
    <w:rsid w:val="006E4E09"/>
    <w:rsid w:val="006E5DC4"/>
    <w:rsid w:val="007C70D7"/>
    <w:rsid w:val="007E1AED"/>
    <w:rsid w:val="00814A83"/>
    <w:rsid w:val="00862F94"/>
    <w:rsid w:val="00893204"/>
    <w:rsid w:val="00910747"/>
    <w:rsid w:val="009329AD"/>
    <w:rsid w:val="009F0E7D"/>
    <w:rsid w:val="00A00814"/>
    <w:rsid w:val="00AE5443"/>
    <w:rsid w:val="00BC0E7F"/>
    <w:rsid w:val="00C049B4"/>
    <w:rsid w:val="00C46279"/>
    <w:rsid w:val="00CB734A"/>
    <w:rsid w:val="00CF0F82"/>
    <w:rsid w:val="00DB3204"/>
    <w:rsid w:val="00E36754"/>
    <w:rsid w:val="00E73E9D"/>
    <w:rsid w:val="00E86126"/>
    <w:rsid w:val="00EA2D13"/>
    <w:rsid w:val="00ED0301"/>
    <w:rsid w:val="00FE1E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4F7B9F"/>
  <w15:docId w15:val="{2A36B1CB-9352-45A3-BF91-D02FA708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table" w:customStyle="1" w:styleId="TableGrid1">
    <w:name w:val="Table Grid1"/>
    <w:basedOn w:val="TableNormal"/>
    <w:next w:val="TableGrid"/>
    <w:rsid w:val="00ED030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w:basedOn w:val="DefaultParagraphFont"/>
    <w:link w:val="FootnoteText"/>
    <w:rsid w:val="00ED0301"/>
    <w:rPr>
      <w:lang w:val="en-GB" w:eastAsia="en-US"/>
    </w:rPr>
  </w:style>
  <w:style w:type="table" w:styleId="TableGrid">
    <w:name w:val="Table Grid"/>
    <w:basedOn w:val="TableNormal"/>
    <w:rsid w:val="00ED0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itu.int/md/R16-WRC19-C-0569/es" TargetMode="External"/><Relationship Id="rId2" Type="http://schemas.openxmlformats.org/officeDocument/2006/relationships/styles" Target="styles.xml"/><Relationship Id="rId16" Type="http://schemas.openxmlformats.org/officeDocument/2006/relationships/hyperlink" Target="https://www.itu.int/md/R16-WRC19-C-0569/es" TargetMode="Externa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md/R16-WRC19-C-0569/es"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6911E-3846-47FF-AFCA-359DB54D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106</TotalTime>
  <Pages>9</Pages>
  <Words>2311</Words>
  <Characters>13175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Catalano Moreira, Rossana</cp:lastModifiedBy>
  <cp:revision>19</cp:revision>
  <cp:lastPrinted>2020-12-21T08:56:00Z</cp:lastPrinted>
  <dcterms:created xsi:type="dcterms:W3CDTF">2012-10-02T09:22:00Z</dcterms:created>
  <dcterms:modified xsi:type="dcterms:W3CDTF">2021-05-19T13:40:00Z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